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7BC6B" w14:textId="66A9B9BE" w:rsidR="00247ED8" w:rsidRDefault="00B94ADE" w:rsidP="00730977">
      <w:pPr>
        <w:pStyle w:val="Kop1"/>
        <w:numPr>
          <w:ilvl w:val="0"/>
          <w:numId w:val="0"/>
        </w:numPr>
      </w:pPr>
      <w:bookmarkStart w:id="0" w:name="_Toc462900943"/>
      <w:bookmarkStart w:id="1" w:name="_Toc462901189"/>
      <w:bookmarkStart w:id="2" w:name="_Toc462901259"/>
      <w:bookmarkStart w:id="3" w:name="_Toc464715421"/>
      <w:bookmarkStart w:id="4" w:name="_Toc474919857"/>
      <w:r>
        <w:t>Aanmeldingsformulier</w:t>
      </w:r>
      <w:r w:rsidR="00F93383">
        <w:t xml:space="preserve"> </w:t>
      </w:r>
      <w:r w:rsidR="00814A25">
        <w:t>marktconsultatie</w:t>
      </w:r>
      <w:bookmarkEnd w:id="0"/>
      <w:bookmarkEnd w:id="1"/>
      <w:bookmarkEnd w:id="2"/>
      <w:bookmarkEnd w:id="3"/>
      <w:r>
        <w:br/>
        <w:t>Optimalisatie Afvalinzameling</w:t>
      </w:r>
      <w:r w:rsidR="00642A06">
        <w:t xml:space="preserve"> Amsterdam</w:t>
      </w:r>
      <w:bookmarkEnd w:id="4"/>
    </w:p>
    <w:tbl>
      <w:tblPr>
        <w:tblW w:w="9567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4"/>
        <w:gridCol w:w="4903"/>
        <w:gridCol w:w="4320"/>
      </w:tblGrid>
      <w:tr w:rsidR="00246B66" w:rsidRPr="00BE5A2C" w14:paraId="1A57BC6E" w14:textId="77777777" w:rsidTr="00850B18">
        <w:tc>
          <w:tcPr>
            <w:tcW w:w="344" w:type="dxa"/>
            <w:shd w:val="clear" w:color="auto" w:fill="CCCCCC"/>
          </w:tcPr>
          <w:p w14:paraId="1A57BC6C" w14:textId="77777777" w:rsidR="00246B66" w:rsidRPr="00BE5A2C" w:rsidRDefault="00246B66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9223" w:type="dxa"/>
            <w:gridSpan w:val="2"/>
            <w:shd w:val="clear" w:color="auto" w:fill="CCCCCC"/>
          </w:tcPr>
          <w:p w14:paraId="1A57BC6D" w14:textId="6511A552" w:rsidR="00246B66" w:rsidRPr="00BE5A2C" w:rsidRDefault="00924114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>
              <w:rPr>
                <w:rFonts w:ascii="Corbel" w:hAnsi="Corbel"/>
                <w:sz w:val="18"/>
                <w:szCs w:val="18"/>
              </w:rPr>
              <w:t>Algemeen</w:t>
            </w:r>
          </w:p>
        </w:tc>
      </w:tr>
      <w:tr w:rsidR="00246B66" w:rsidRPr="00BE5A2C" w14:paraId="1A57BC72" w14:textId="77777777" w:rsidTr="00850B18">
        <w:tc>
          <w:tcPr>
            <w:tcW w:w="344" w:type="dxa"/>
            <w:shd w:val="clear" w:color="auto" w:fill="auto"/>
          </w:tcPr>
          <w:p w14:paraId="1A57BC6F" w14:textId="77777777" w:rsidR="00246B66" w:rsidRPr="00BE5A2C" w:rsidRDefault="00246B66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1</w:t>
            </w:r>
          </w:p>
        </w:tc>
        <w:tc>
          <w:tcPr>
            <w:tcW w:w="4903" w:type="dxa"/>
            <w:shd w:val="clear" w:color="auto" w:fill="auto"/>
          </w:tcPr>
          <w:p w14:paraId="1A57BC70" w14:textId="57C6149D" w:rsidR="00246B66" w:rsidRPr="00BE5A2C" w:rsidRDefault="00246B66" w:rsidP="00924114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 xml:space="preserve">U heeft de voorwaarden </w:t>
            </w:r>
            <w:r w:rsidR="00AE2F25" w:rsidRPr="00BE5A2C">
              <w:rPr>
                <w:rFonts w:ascii="Corbel" w:hAnsi="Corbel"/>
                <w:sz w:val="18"/>
                <w:szCs w:val="18"/>
              </w:rPr>
              <w:t xml:space="preserve">in hoofdstuk </w:t>
            </w:r>
            <w:r w:rsidR="00F03E13" w:rsidRPr="00BE5A2C">
              <w:rPr>
                <w:rFonts w:ascii="Corbel" w:hAnsi="Corbel"/>
                <w:sz w:val="18"/>
                <w:szCs w:val="18"/>
              </w:rPr>
              <w:t>1</w:t>
            </w:r>
            <w:r w:rsidR="00AE2F25" w:rsidRPr="00BE5A2C">
              <w:rPr>
                <w:rFonts w:ascii="Corbel" w:hAnsi="Corbel"/>
                <w:sz w:val="18"/>
                <w:szCs w:val="18"/>
              </w:rPr>
              <w:t xml:space="preserve"> </w:t>
            </w:r>
            <w:r w:rsidRPr="00BE5A2C">
              <w:rPr>
                <w:rFonts w:ascii="Corbel" w:hAnsi="Corbel"/>
                <w:sz w:val="18"/>
                <w:szCs w:val="18"/>
              </w:rPr>
              <w:t>gelezen en</w:t>
            </w:r>
            <w:r w:rsidR="00EC44BB" w:rsidRPr="00BE5A2C">
              <w:rPr>
                <w:rFonts w:ascii="Corbel" w:hAnsi="Corbel"/>
                <w:sz w:val="18"/>
                <w:szCs w:val="18"/>
              </w:rPr>
              <w:t xml:space="preserve"> </w:t>
            </w:r>
            <w:r w:rsidR="00AE2F25" w:rsidRPr="00BE5A2C">
              <w:rPr>
                <w:rFonts w:ascii="Corbel" w:hAnsi="Corbel"/>
                <w:sz w:val="18"/>
                <w:szCs w:val="18"/>
              </w:rPr>
              <w:t>u</w:t>
            </w:r>
            <w:r w:rsidR="00924114">
              <w:rPr>
                <w:rFonts w:ascii="Corbel" w:hAnsi="Corbel"/>
                <w:sz w:val="18"/>
                <w:szCs w:val="18"/>
              </w:rPr>
              <w:t xml:space="preserve"> gaat</w:t>
            </w:r>
            <w:r w:rsidR="00AE2F25" w:rsidRPr="00BE5A2C">
              <w:rPr>
                <w:rFonts w:ascii="Corbel" w:hAnsi="Corbel"/>
                <w:sz w:val="18"/>
                <w:szCs w:val="18"/>
              </w:rPr>
              <w:t xml:space="preserve"> </w:t>
            </w:r>
            <w:r w:rsidRPr="00BE5A2C">
              <w:rPr>
                <w:rFonts w:ascii="Corbel" w:hAnsi="Corbel"/>
                <w:sz w:val="18"/>
                <w:szCs w:val="18"/>
              </w:rPr>
              <w:t>akkoord met deze voorwaarde</w:t>
            </w:r>
            <w:r w:rsidR="00AE2F25" w:rsidRPr="00BE5A2C">
              <w:rPr>
                <w:rFonts w:ascii="Corbel" w:hAnsi="Corbel"/>
                <w:sz w:val="18"/>
                <w:szCs w:val="18"/>
              </w:rPr>
              <w:t>n?</w:t>
            </w:r>
          </w:p>
        </w:tc>
        <w:tc>
          <w:tcPr>
            <w:tcW w:w="4320" w:type="dxa"/>
            <w:shd w:val="clear" w:color="auto" w:fill="auto"/>
          </w:tcPr>
          <w:p w14:paraId="1A57BC71" w14:textId="77777777" w:rsidR="00246B66" w:rsidRPr="00BE5A2C" w:rsidRDefault="00246B66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JA / NEE*</w:t>
            </w:r>
          </w:p>
        </w:tc>
      </w:tr>
      <w:tr w:rsidR="00F03E13" w:rsidRPr="00BE5A2C" w14:paraId="720AFB5E" w14:textId="77777777" w:rsidTr="00850B18">
        <w:tc>
          <w:tcPr>
            <w:tcW w:w="344" w:type="dxa"/>
            <w:shd w:val="clear" w:color="auto" w:fill="auto"/>
          </w:tcPr>
          <w:p w14:paraId="6BCC90E9" w14:textId="2A5A49FF" w:rsidR="00F03E13" w:rsidRPr="00BE5A2C" w:rsidRDefault="00F03E13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2</w:t>
            </w:r>
          </w:p>
        </w:tc>
        <w:tc>
          <w:tcPr>
            <w:tcW w:w="4903" w:type="dxa"/>
            <w:shd w:val="clear" w:color="auto" w:fill="auto"/>
          </w:tcPr>
          <w:p w14:paraId="21E03741" w14:textId="64D5976C" w:rsidR="00F03E13" w:rsidRPr="00BE5A2C" w:rsidRDefault="00F03E13" w:rsidP="00AE2F25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Heeft u een motivatie voor deelname aan uw aanmelding toegevoegd?</w:t>
            </w:r>
          </w:p>
        </w:tc>
        <w:tc>
          <w:tcPr>
            <w:tcW w:w="4320" w:type="dxa"/>
            <w:shd w:val="clear" w:color="auto" w:fill="auto"/>
          </w:tcPr>
          <w:p w14:paraId="31B46ECA" w14:textId="6C6E9C54" w:rsidR="00F03E13" w:rsidRPr="00BE5A2C" w:rsidRDefault="00F03E13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JA / NEE*</w:t>
            </w:r>
          </w:p>
        </w:tc>
      </w:tr>
      <w:tr w:rsidR="00FB2A28" w:rsidRPr="00BE5A2C" w14:paraId="35CB1087" w14:textId="77777777" w:rsidTr="00850B18">
        <w:tc>
          <w:tcPr>
            <w:tcW w:w="344" w:type="dxa"/>
            <w:shd w:val="clear" w:color="auto" w:fill="auto"/>
          </w:tcPr>
          <w:p w14:paraId="7D48469E" w14:textId="4A45D6F2" w:rsidR="00FB2A28" w:rsidRPr="00BE5A2C" w:rsidRDefault="00FB2A28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2</w:t>
            </w:r>
          </w:p>
        </w:tc>
        <w:tc>
          <w:tcPr>
            <w:tcW w:w="4903" w:type="dxa"/>
            <w:shd w:val="clear" w:color="auto" w:fill="auto"/>
          </w:tcPr>
          <w:p w14:paraId="58CA0C9D" w14:textId="77A64134" w:rsidR="00FB2A28" w:rsidRPr="00BE5A2C" w:rsidRDefault="00FB2A28" w:rsidP="00AE2F25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Bent u bereid deel een mondelinge toelichting te geven?</w:t>
            </w:r>
          </w:p>
        </w:tc>
        <w:tc>
          <w:tcPr>
            <w:tcW w:w="4320" w:type="dxa"/>
            <w:shd w:val="clear" w:color="auto" w:fill="auto"/>
          </w:tcPr>
          <w:p w14:paraId="5A52CE8E" w14:textId="12DFE5E2" w:rsidR="00FB2A28" w:rsidRPr="00BE5A2C" w:rsidRDefault="00FB2A28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JA / NEE*</w:t>
            </w:r>
          </w:p>
        </w:tc>
      </w:tr>
      <w:tr w:rsidR="00CB1220" w:rsidRPr="00BE5A2C" w14:paraId="1A57BC75" w14:textId="77777777" w:rsidTr="00850B18">
        <w:tc>
          <w:tcPr>
            <w:tcW w:w="344" w:type="dxa"/>
            <w:shd w:val="clear" w:color="auto" w:fill="CCCCCC"/>
          </w:tcPr>
          <w:p w14:paraId="1A57BC73" w14:textId="77777777" w:rsidR="00CB1220" w:rsidRPr="00BE5A2C" w:rsidRDefault="00CB1220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9223" w:type="dxa"/>
            <w:gridSpan w:val="2"/>
            <w:shd w:val="clear" w:color="auto" w:fill="CCCCCC"/>
          </w:tcPr>
          <w:p w14:paraId="1A57BC74" w14:textId="77777777" w:rsidR="00CB1220" w:rsidRPr="00BE5A2C" w:rsidRDefault="00CB1220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Bedrijfsgegevens</w:t>
            </w:r>
          </w:p>
        </w:tc>
      </w:tr>
      <w:tr w:rsidR="00CB1220" w:rsidRPr="00BE5A2C" w14:paraId="1A57BC79" w14:textId="77777777" w:rsidTr="00850B18">
        <w:tc>
          <w:tcPr>
            <w:tcW w:w="344" w:type="dxa"/>
          </w:tcPr>
          <w:p w14:paraId="1A57BC76" w14:textId="50252CA8" w:rsidR="00CB1220" w:rsidRPr="00BE5A2C" w:rsidRDefault="00FB2A28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3</w:t>
            </w:r>
          </w:p>
        </w:tc>
        <w:tc>
          <w:tcPr>
            <w:tcW w:w="4903" w:type="dxa"/>
          </w:tcPr>
          <w:p w14:paraId="1A57BC77" w14:textId="77777777" w:rsidR="00CB1220" w:rsidRPr="00BE5A2C" w:rsidRDefault="00CB1220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Handelsnaam van de onderneming:</w:t>
            </w:r>
          </w:p>
        </w:tc>
        <w:tc>
          <w:tcPr>
            <w:tcW w:w="4320" w:type="dxa"/>
          </w:tcPr>
          <w:p w14:paraId="1A57BC78" w14:textId="77777777" w:rsidR="00CB1220" w:rsidRPr="00BE5A2C" w:rsidRDefault="00CB1220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</w:tr>
      <w:tr w:rsidR="00FB2A28" w:rsidRPr="00BE5A2C" w14:paraId="0664B363" w14:textId="77777777" w:rsidTr="00850B18">
        <w:tc>
          <w:tcPr>
            <w:tcW w:w="344" w:type="dxa"/>
          </w:tcPr>
          <w:p w14:paraId="03976C83" w14:textId="77777777" w:rsidR="00FB2A28" w:rsidRPr="00BE5A2C" w:rsidRDefault="00FB2A28" w:rsidP="00246B66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4903" w:type="dxa"/>
          </w:tcPr>
          <w:p w14:paraId="632A9C9A" w14:textId="7F0EE0D3" w:rsidR="00FB2A28" w:rsidRPr="00BE5A2C" w:rsidRDefault="00F03E13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Adres en vestigingsplaats onderneming:</w:t>
            </w:r>
          </w:p>
        </w:tc>
        <w:tc>
          <w:tcPr>
            <w:tcW w:w="4320" w:type="dxa"/>
          </w:tcPr>
          <w:p w14:paraId="74C6B6EE" w14:textId="77777777" w:rsidR="00FB2A28" w:rsidRPr="00BE5A2C" w:rsidRDefault="00FB2A28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</w:tr>
      <w:tr w:rsidR="00CB1220" w:rsidRPr="00BE5A2C" w14:paraId="1A57BC7D" w14:textId="77777777" w:rsidTr="00850B18">
        <w:tc>
          <w:tcPr>
            <w:tcW w:w="344" w:type="dxa"/>
          </w:tcPr>
          <w:p w14:paraId="1A57BC7A" w14:textId="4EE17E71" w:rsidR="00CB1220" w:rsidRPr="00BE5A2C" w:rsidRDefault="00FB2A28" w:rsidP="00246B66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4</w:t>
            </w:r>
          </w:p>
        </w:tc>
        <w:tc>
          <w:tcPr>
            <w:tcW w:w="4903" w:type="dxa"/>
          </w:tcPr>
          <w:p w14:paraId="1A57BC7B" w14:textId="77777777" w:rsidR="00CB1220" w:rsidRPr="00BE5A2C" w:rsidRDefault="00CB1220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Inschrijvingsnummer KvK:</w:t>
            </w:r>
          </w:p>
        </w:tc>
        <w:tc>
          <w:tcPr>
            <w:tcW w:w="4320" w:type="dxa"/>
          </w:tcPr>
          <w:p w14:paraId="1A57BC7C" w14:textId="77777777" w:rsidR="00CB1220" w:rsidRPr="00BE5A2C" w:rsidRDefault="00CB1220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</w:tr>
      <w:tr w:rsidR="00E11643" w:rsidRPr="00BE5A2C" w14:paraId="1A57BC81" w14:textId="77777777" w:rsidTr="00850B18">
        <w:tc>
          <w:tcPr>
            <w:tcW w:w="344" w:type="dxa"/>
          </w:tcPr>
          <w:p w14:paraId="1A57BC7E" w14:textId="4E40B5CA" w:rsidR="00E11643" w:rsidRPr="00BE5A2C" w:rsidRDefault="00FB2A28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5</w:t>
            </w:r>
          </w:p>
        </w:tc>
        <w:tc>
          <w:tcPr>
            <w:tcW w:w="4903" w:type="dxa"/>
          </w:tcPr>
          <w:p w14:paraId="1A57BC7F" w14:textId="78D3F509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Internet adres</w:t>
            </w:r>
            <w:r w:rsidR="00F03E13" w:rsidRPr="00BE5A2C">
              <w:rPr>
                <w:rFonts w:ascii="Corbel" w:hAnsi="Corbel"/>
                <w:sz w:val="18"/>
                <w:szCs w:val="18"/>
              </w:rPr>
              <w:t>:</w:t>
            </w:r>
          </w:p>
        </w:tc>
        <w:tc>
          <w:tcPr>
            <w:tcW w:w="4320" w:type="dxa"/>
          </w:tcPr>
          <w:p w14:paraId="1A57BC80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www.</w:t>
            </w:r>
          </w:p>
        </w:tc>
      </w:tr>
      <w:tr w:rsidR="00E11643" w:rsidRPr="00BE5A2C" w14:paraId="1A57BC85" w14:textId="77777777" w:rsidTr="00850B18">
        <w:tc>
          <w:tcPr>
            <w:tcW w:w="344" w:type="dxa"/>
          </w:tcPr>
          <w:p w14:paraId="1A57BC82" w14:textId="2297B312" w:rsidR="00E11643" w:rsidRPr="00BE5A2C" w:rsidRDefault="00FB2A28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6</w:t>
            </w:r>
          </w:p>
        </w:tc>
        <w:tc>
          <w:tcPr>
            <w:tcW w:w="4903" w:type="dxa"/>
          </w:tcPr>
          <w:p w14:paraId="1A57BC83" w14:textId="77777777" w:rsidR="00E11643" w:rsidRPr="00BE5A2C" w:rsidRDefault="00E11643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De onderneming behoort tot het segment kleine of middelgrote (MKB) ondernemingen?</w:t>
            </w:r>
          </w:p>
        </w:tc>
        <w:tc>
          <w:tcPr>
            <w:tcW w:w="4320" w:type="dxa"/>
          </w:tcPr>
          <w:p w14:paraId="1A57BC84" w14:textId="77777777" w:rsidR="00E11643" w:rsidRPr="00BE5A2C" w:rsidRDefault="00E11643" w:rsidP="004B506A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 xml:space="preserve">JA / NEE*. Indien 'JA' ook punt </w:t>
            </w:r>
            <w:r w:rsidR="004B506A" w:rsidRPr="00BE5A2C">
              <w:rPr>
                <w:rFonts w:ascii="Corbel" w:hAnsi="Corbel"/>
                <w:sz w:val="18"/>
                <w:szCs w:val="18"/>
              </w:rPr>
              <w:t>6</w:t>
            </w:r>
            <w:r w:rsidRPr="00BE5A2C">
              <w:rPr>
                <w:rFonts w:ascii="Corbel" w:hAnsi="Corbel"/>
                <w:sz w:val="18"/>
                <w:szCs w:val="18"/>
              </w:rPr>
              <w:t xml:space="preserve"> invullen.</w:t>
            </w:r>
          </w:p>
        </w:tc>
      </w:tr>
      <w:tr w:rsidR="00E11643" w:rsidRPr="00BE5A2C" w14:paraId="1A57BC89" w14:textId="77777777" w:rsidTr="00850B18">
        <w:tc>
          <w:tcPr>
            <w:tcW w:w="344" w:type="dxa"/>
          </w:tcPr>
          <w:p w14:paraId="1A57BC86" w14:textId="6F81B34F" w:rsidR="00E11643" w:rsidRPr="00BE5A2C" w:rsidRDefault="00FB2A28" w:rsidP="00EB2A53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7</w:t>
            </w:r>
          </w:p>
        </w:tc>
        <w:tc>
          <w:tcPr>
            <w:tcW w:w="4903" w:type="dxa"/>
          </w:tcPr>
          <w:p w14:paraId="1A57BC87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Indien de onderneming tot de categorie kleine en middelgrote (MKB) ondernemingen behoort, de omzet (€, excl. BTW) en het aantal FTE (incl. uitzendkrachten, inhuur)</w:t>
            </w:r>
            <w:r w:rsidR="00D663AA" w:rsidRPr="00BE5A2C">
              <w:rPr>
                <w:rFonts w:ascii="Corbel" w:hAnsi="Corbel"/>
                <w:sz w:val="18"/>
                <w:szCs w:val="18"/>
              </w:rPr>
              <w:t xml:space="preserve"> van het laatste </w:t>
            </w:r>
            <w:r w:rsidR="00AE2F25" w:rsidRPr="00BE5A2C">
              <w:rPr>
                <w:rFonts w:ascii="Corbel" w:hAnsi="Corbel"/>
                <w:sz w:val="18"/>
                <w:szCs w:val="18"/>
              </w:rPr>
              <w:t xml:space="preserve">boekjaar </w:t>
            </w:r>
            <w:r w:rsidRPr="00BE5A2C">
              <w:rPr>
                <w:rFonts w:ascii="Corbel" w:hAnsi="Corbel"/>
                <w:sz w:val="18"/>
                <w:szCs w:val="18"/>
              </w:rPr>
              <w:t>opgeven:</w:t>
            </w:r>
          </w:p>
        </w:tc>
        <w:tc>
          <w:tcPr>
            <w:tcW w:w="4320" w:type="dxa"/>
          </w:tcPr>
          <w:p w14:paraId="1A57BC88" w14:textId="77777777" w:rsidR="00E11643" w:rsidRPr="00BE5A2C" w:rsidRDefault="00E11643" w:rsidP="00D663AA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 xml:space="preserve">OMZET 2015 / AANTAL FTE 2015 </w:t>
            </w:r>
            <w:r w:rsidR="00D663AA" w:rsidRPr="00BE5A2C">
              <w:rPr>
                <w:rFonts w:ascii="Corbel" w:hAnsi="Corbel"/>
                <w:sz w:val="18"/>
                <w:szCs w:val="18"/>
              </w:rPr>
              <w:t>invullen:</w:t>
            </w:r>
          </w:p>
        </w:tc>
      </w:tr>
      <w:tr w:rsidR="00E11643" w:rsidRPr="00BE5A2C" w14:paraId="1A57BC8C" w14:textId="77777777" w:rsidTr="00850B18">
        <w:tc>
          <w:tcPr>
            <w:tcW w:w="344" w:type="dxa"/>
            <w:shd w:val="clear" w:color="auto" w:fill="CCCCCC"/>
          </w:tcPr>
          <w:p w14:paraId="1A57BC8A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  <w:tc>
          <w:tcPr>
            <w:tcW w:w="9223" w:type="dxa"/>
            <w:gridSpan w:val="2"/>
            <w:shd w:val="clear" w:color="auto" w:fill="CCCCCC"/>
          </w:tcPr>
          <w:p w14:paraId="1A57BC8B" w14:textId="45375CE6" w:rsidR="00E11643" w:rsidRPr="00BE5A2C" w:rsidRDefault="00E11643" w:rsidP="00FA1558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 xml:space="preserve">Contactgegevens </w:t>
            </w:r>
            <w:r w:rsidR="00A244A7">
              <w:rPr>
                <w:rFonts w:ascii="Corbel" w:hAnsi="Corbel"/>
                <w:sz w:val="18"/>
                <w:szCs w:val="18"/>
              </w:rPr>
              <w:t xml:space="preserve">van </w:t>
            </w:r>
            <w:r w:rsidRPr="00BE5A2C">
              <w:rPr>
                <w:rFonts w:ascii="Corbel" w:hAnsi="Corbel"/>
                <w:sz w:val="18"/>
                <w:szCs w:val="18"/>
              </w:rPr>
              <w:t xml:space="preserve">contactpersoon voor deze </w:t>
            </w:r>
            <w:r w:rsidR="00814A25" w:rsidRPr="00BE5A2C">
              <w:rPr>
                <w:rFonts w:ascii="Corbel" w:hAnsi="Corbel"/>
                <w:sz w:val="18"/>
                <w:szCs w:val="18"/>
              </w:rPr>
              <w:t>marktconsultatie</w:t>
            </w:r>
          </w:p>
        </w:tc>
      </w:tr>
      <w:tr w:rsidR="00E11643" w:rsidRPr="00BE5A2C" w14:paraId="1A57BC90" w14:textId="77777777" w:rsidTr="00850B18">
        <w:tc>
          <w:tcPr>
            <w:tcW w:w="344" w:type="dxa"/>
          </w:tcPr>
          <w:p w14:paraId="1A57BC8D" w14:textId="7E18371C" w:rsidR="00E11643" w:rsidRPr="00BE5A2C" w:rsidRDefault="00FB2A28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8</w:t>
            </w:r>
          </w:p>
        </w:tc>
        <w:tc>
          <w:tcPr>
            <w:tcW w:w="4903" w:type="dxa"/>
          </w:tcPr>
          <w:p w14:paraId="1A57BC8E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Naam contactpersoon:</w:t>
            </w:r>
          </w:p>
        </w:tc>
        <w:tc>
          <w:tcPr>
            <w:tcW w:w="4320" w:type="dxa"/>
          </w:tcPr>
          <w:p w14:paraId="1A57BC8F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</w:tr>
      <w:tr w:rsidR="00E11643" w:rsidRPr="00BE5A2C" w14:paraId="1A57BC94" w14:textId="77777777" w:rsidTr="00850B18">
        <w:tc>
          <w:tcPr>
            <w:tcW w:w="344" w:type="dxa"/>
          </w:tcPr>
          <w:p w14:paraId="1A57BC91" w14:textId="67B53595" w:rsidR="00E11643" w:rsidRPr="00BE5A2C" w:rsidRDefault="00FB2A28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9</w:t>
            </w:r>
          </w:p>
        </w:tc>
        <w:tc>
          <w:tcPr>
            <w:tcW w:w="4903" w:type="dxa"/>
          </w:tcPr>
          <w:p w14:paraId="1A57BC92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Functie:</w:t>
            </w:r>
          </w:p>
        </w:tc>
        <w:tc>
          <w:tcPr>
            <w:tcW w:w="4320" w:type="dxa"/>
          </w:tcPr>
          <w:p w14:paraId="1A57BC93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</w:tr>
      <w:tr w:rsidR="00E11643" w:rsidRPr="00BE5A2C" w14:paraId="1A57BC98" w14:textId="77777777" w:rsidTr="00850B18">
        <w:tc>
          <w:tcPr>
            <w:tcW w:w="344" w:type="dxa"/>
          </w:tcPr>
          <w:p w14:paraId="1A57BC95" w14:textId="7541ECE3" w:rsidR="00E11643" w:rsidRPr="00BE5A2C" w:rsidRDefault="00FB2A28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10</w:t>
            </w:r>
          </w:p>
        </w:tc>
        <w:tc>
          <w:tcPr>
            <w:tcW w:w="4903" w:type="dxa"/>
          </w:tcPr>
          <w:p w14:paraId="1A57BC96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Telefoonnummer:</w:t>
            </w:r>
          </w:p>
        </w:tc>
        <w:tc>
          <w:tcPr>
            <w:tcW w:w="4320" w:type="dxa"/>
          </w:tcPr>
          <w:p w14:paraId="1A57BC97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</w:tr>
      <w:tr w:rsidR="00E11643" w:rsidRPr="00BE5A2C" w14:paraId="1A57BC9C" w14:textId="77777777" w:rsidTr="00850B18">
        <w:tc>
          <w:tcPr>
            <w:tcW w:w="344" w:type="dxa"/>
          </w:tcPr>
          <w:p w14:paraId="1A57BC99" w14:textId="45E830D5" w:rsidR="00E11643" w:rsidRPr="00BE5A2C" w:rsidRDefault="00FB2A28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11</w:t>
            </w:r>
          </w:p>
        </w:tc>
        <w:tc>
          <w:tcPr>
            <w:tcW w:w="4903" w:type="dxa"/>
          </w:tcPr>
          <w:p w14:paraId="1A57BC9A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  <w:r w:rsidRPr="00BE5A2C">
              <w:rPr>
                <w:rFonts w:ascii="Corbel" w:hAnsi="Corbel"/>
                <w:sz w:val="18"/>
                <w:szCs w:val="18"/>
              </w:rPr>
              <w:t>E-mail adres:</w:t>
            </w:r>
          </w:p>
        </w:tc>
        <w:tc>
          <w:tcPr>
            <w:tcW w:w="4320" w:type="dxa"/>
          </w:tcPr>
          <w:p w14:paraId="1A57BC9B" w14:textId="77777777" w:rsidR="00E11643" w:rsidRPr="00BE5A2C" w:rsidRDefault="00E11643" w:rsidP="00E04311">
            <w:pPr>
              <w:pStyle w:val="Standaardtabeltekst"/>
              <w:rPr>
                <w:rFonts w:ascii="Corbel" w:hAnsi="Corbel"/>
                <w:sz w:val="18"/>
                <w:szCs w:val="18"/>
              </w:rPr>
            </w:pPr>
          </w:p>
        </w:tc>
      </w:tr>
    </w:tbl>
    <w:p w14:paraId="1A57BC9D" w14:textId="77777777" w:rsidR="00CB1220" w:rsidRPr="00BE5A2C" w:rsidRDefault="00CB1220" w:rsidP="00CB1220">
      <w:pPr>
        <w:rPr>
          <w:sz w:val="18"/>
          <w:szCs w:val="18"/>
        </w:rPr>
      </w:pPr>
      <w:r w:rsidRPr="00BE5A2C">
        <w:rPr>
          <w:sz w:val="18"/>
          <w:szCs w:val="18"/>
        </w:rPr>
        <w:t>* Doorhalen wat niet van toepassing is.</w:t>
      </w:r>
    </w:p>
    <w:p w14:paraId="1A57BC9E" w14:textId="77777777" w:rsidR="00A069FC" w:rsidRPr="00BE5A2C" w:rsidRDefault="00A069FC" w:rsidP="00CB1220">
      <w:pPr>
        <w:rPr>
          <w:sz w:val="18"/>
          <w:szCs w:val="18"/>
        </w:rPr>
      </w:pPr>
      <w:bookmarkStart w:id="5" w:name="_GoBack"/>
      <w:bookmarkEnd w:id="5"/>
    </w:p>
    <w:sectPr w:rsidR="00A069FC" w:rsidRPr="00BE5A2C" w:rsidSect="00924114">
      <w:footerReference w:type="default" r:id="rId13"/>
      <w:headerReference w:type="first" r:id="rId14"/>
      <w:footerReference w:type="first" r:id="rId15"/>
      <w:pgSz w:w="11906" w:h="16838"/>
      <w:pgMar w:top="3261" w:right="1274" w:bottom="1418" w:left="1985" w:header="709" w:footer="4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7BCA2" w14:textId="77777777" w:rsidR="00A07894" w:rsidRDefault="00A07894" w:rsidP="008F2014">
      <w:pPr>
        <w:spacing w:after="0"/>
      </w:pPr>
      <w:r>
        <w:separator/>
      </w:r>
    </w:p>
  </w:endnote>
  <w:endnote w:type="continuationSeparator" w:id="0">
    <w:p w14:paraId="1A57BCA3" w14:textId="77777777" w:rsidR="00A07894" w:rsidRDefault="00A07894" w:rsidP="008F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7BCA4" w14:textId="0D76E2EF" w:rsidR="00A07894" w:rsidRPr="001556D6" w:rsidRDefault="00D313C4" w:rsidP="00D847A6">
    <w:pPr>
      <w:pStyle w:val="Voettekst"/>
      <w:tabs>
        <w:tab w:val="clear" w:pos="9072"/>
        <w:tab w:val="right" w:pos="8080"/>
      </w:tabs>
      <w:rPr>
        <w:sz w:val="20"/>
        <w:szCs w:val="20"/>
      </w:rPr>
    </w:pPr>
    <w:sdt>
      <w:sdtPr>
        <w:id w:val="158041629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="00A07894" w:rsidRPr="00C007D6">
          <w:rPr>
            <w:szCs w:val="18"/>
          </w:rPr>
          <w:fldChar w:fldCharType="begin"/>
        </w:r>
        <w:r w:rsidR="00A07894" w:rsidRPr="00C007D6">
          <w:rPr>
            <w:szCs w:val="18"/>
          </w:rPr>
          <w:instrText xml:space="preserve"> FILENAME  \* Lower  \* MERGEFORMAT </w:instrText>
        </w:r>
        <w:r w:rsidR="00A07894" w:rsidRPr="00C007D6">
          <w:rPr>
            <w:szCs w:val="18"/>
          </w:rPr>
          <w:fldChar w:fldCharType="separate"/>
        </w:r>
        <w:r w:rsidR="0009722C">
          <w:rPr>
            <w:noProof/>
            <w:szCs w:val="18"/>
          </w:rPr>
          <w:t>marktconsultatie optimalisatie afvalinzameling 0-99.docx</w:t>
        </w:r>
        <w:r w:rsidR="00A07894" w:rsidRPr="00C007D6">
          <w:rPr>
            <w:noProof/>
            <w:szCs w:val="18"/>
          </w:rPr>
          <w:fldChar w:fldCharType="end"/>
        </w:r>
        <w:r w:rsidR="00A07894">
          <w:tab/>
        </w:r>
        <w:r w:rsidR="00A07894">
          <w:tab/>
        </w:r>
        <w:r w:rsidR="00A07894" w:rsidRPr="001556D6">
          <w:rPr>
            <w:sz w:val="20"/>
            <w:szCs w:val="20"/>
          </w:rPr>
          <w:t xml:space="preserve">pagina </w:t>
        </w:r>
        <w:r w:rsidR="00A07894" w:rsidRPr="001556D6">
          <w:rPr>
            <w:sz w:val="20"/>
            <w:szCs w:val="20"/>
          </w:rPr>
          <w:fldChar w:fldCharType="begin"/>
        </w:r>
        <w:r w:rsidR="00A07894" w:rsidRPr="001556D6">
          <w:rPr>
            <w:sz w:val="20"/>
            <w:szCs w:val="20"/>
          </w:rPr>
          <w:instrText xml:space="preserve"> PAGE  \* Arabic  \* MERGEFORMAT </w:instrText>
        </w:r>
        <w:r w:rsidR="00A07894" w:rsidRPr="001556D6">
          <w:rPr>
            <w:sz w:val="20"/>
            <w:szCs w:val="20"/>
          </w:rPr>
          <w:fldChar w:fldCharType="separate"/>
        </w:r>
        <w:r w:rsidR="00924114">
          <w:rPr>
            <w:noProof/>
            <w:sz w:val="20"/>
            <w:szCs w:val="20"/>
          </w:rPr>
          <w:t>2</w:t>
        </w:r>
        <w:r w:rsidR="00A07894" w:rsidRPr="001556D6">
          <w:rPr>
            <w:sz w:val="20"/>
            <w:szCs w:val="20"/>
          </w:rPr>
          <w:fldChar w:fldCharType="end"/>
        </w:r>
        <w:r w:rsidR="00A07894" w:rsidRPr="001556D6">
          <w:rPr>
            <w:sz w:val="20"/>
            <w:szCs w:val="20"/>
          </w:rPr>
          <w:t xml:space="preserve"> van </w:t>
        </w:r>
      </w:sdtContent>
    </w:sdt>
    <w:r w:rsidR="00A07894" w:rsidRPr="001556D6">
      <w:rPr>
        <w:sz w:val="20"/>
        <w:szCs w:val="20"/>
      </w:rPr>
      <w:fldChar w:fldCharType="begin"/>
    </w:r>
    <w:r w:rsidR="00A07894" w:rsidRPr="001556D6">
      <w:rPr>
        <w:sz w:val="20"/>
        <w:szCs w:val="20"/>
      </w:rPr>
      <w:instrText xml:space="preserve"> NUMPAGES  \* Arabic  \* MERGEFORMAT </w:instrText>
    </w:r>
    <w:r w:rsidR="00A07894" w:rsidRPr="001556D6">
      <w:rPr>
        <w:sz w:val="20"/>
        <w:szCs w:val="20"/>
      </w:rPr>
      <w:fldChar w:fldCharType="separate"/>
    </w:r>
    <w:r w:rsidR="00924114">
      <w:rPr>
        <w:noProof/>
        <w:sz w:val="20"/>
        <w:szCs w:val="20"/>
      </w:rPr>
      <w:t>2</w:t>
    </w:r>
    <w:r w:rsidR="00A07894" w:rsidRPr="001556D6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7BCA6" w14:textId="3DB12DAD" w:rsidR="00A07894" w:rsidRDefault="00A07894" w:rsidP="00246B66">
    <w:pPr>
      <w:tabs>
        <w:tab w:val="center" w:pos="4536"/>
        <w:tab w:val="right" w:pos="8080"/>
      </w:tabs>
      <w:spacing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57BCA0" w14:textId="77777777" w:rsidR="00A07894" w:rsidRDefault="00A07894" w:rsidP="008F2014">
      <w:pPr>
        <w:spacing w:after="0"/>
      </w:pPr>
      <w:r>
        <w:separator/>
      </w:r>
    </w:p>
  </w:footnote>
  <w:footnote w:type="continuationSeparator" w:id="0">
    <w:p w14:paraId="1A57BCA1" w14:textId="77777777" w:rsidR="00A07894" w:rsidRDefault="00A07894" w:rsidP="008F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7BCA5" w14:textId="77777777" w:rsidR="00A07894" w:rsidRDefault="00A07894">
    <w:pPr>
      <w:pStyle w:val="Koptekst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A57BCA7" wp14:editId="1A57BCA8">
              <wp:simplePos x="0" y="0"/>
              <wp:positionH relativeFrom="column">
                <wp:posOffset>-963102</wp:posOffset>
              </wp:positionH>
              <wp:positionV relativeFrom="paragraph">
                <wp:posOffset>-171919</wp:posOffset>
              </wp:positionV>
              <wp:extent cx="3506498" cy="1621707"/>
              <wp:effectExtent l="0" t="0" r="0" b="0"/>
              <wp:wrapNone/>
              <wp:docPr id="307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06498" cy="162170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57BCAD" w14:textId="77777777" w:rsidR="00A07894" w:rsidRDefault="00A07894" w:rsidP="00FD367A">
                          <w:r>
                            <w:rPr>
                              <w:noProof/>
                              <w:szCs w:val="21"/>
                              <w:lang w:eastAsia="nl-NL"/>
                            </w:rPr>
                            <w:drawing>
                              <wp:inline distT="0" distB="0" distL="0" distR="0" wp14:anchorId="1A57BCAE" wp14:editId="1A57BCAF">
                                <wp:extent cx="2122998" cy="1272822"/>
                                <wp:effectExtent l="0" t="0" r="0" b="3810"/>
                                <wp:docPr id="2" name="Afbeelding 2" descr="H:\Logo amsterdam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Logo amsterdam.pn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23387" cy="127305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-75.85pt;margin-top:-13.55pt;width:276.1pt;height:127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" stroked="f">
              <v:textbox>
                <w:txbxContent>
                  <w:p w14:paraId="1A57BCAD" w14:textId="77777777" w:rsidR="00A07894" w:rsidRDefault="00A07894" w:rsidP="00FD367A">
                    <w:r>
                      <w:rPr>
                        <w:noProof/>
                        <w:szCs w:val="21"/>
                        <w:lang w:eastAsia="nl-NL"/>
                      </w:rPr>
                      <w:drawing>
                        <wp:inline distT="0" distB="0" distL="0" distR="0" wp14:anchorId="1A57BCAE" wp14:editId="1A57BCAF">
                          <wp:extent cx="2122998" cy="1272822"/>
                          <wp:effectExtent l="0" t="0" r="0" b="3810"/>
                          <wp:docPr id="2" name="Afbeelding 2" descr="H:\Logo amsterdam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Logo amsterdam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3387" cy="127305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>
    <w:nsid w:val="044E649A"/>
    <w:multiLevelType w:val="hybridMultilevel"/>
    <w:tmpl w:val="47C49FA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568BD"/>
    <w:multiLevelType w:val="hybridMultilevel"/>
    <w:tmpl w:val="DE04BCD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DD0A80"/>
    <w:multiLevelType w:val="hybridMultilevel"/>
    <w:tmpl w:val="DDEC434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446235"/>
    <w:multiLevelType w:val="multilevel"/>
    <w:tmpl w:val="FA74E256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862" w:hanging="431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1293" w:hanging="43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1724" w:hanging="43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2155" w:hanging="43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2586" w:hanging="431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3017" w:hanging="431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3448" w:hanging="431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3879" w:hanging="431"/>
      </w:pPr>
      <w:rPr>
        <w:rFonts w:hint="default"/>
      </w:rPr>
    </w:lvl>
  </w:abstractNum>
  <w:abstractNum w:abstractNumId="5">
    <w:nsid w:val="101D66DB"/>
    <w:multiLevelType w:val="hybridMultilevel"/>
    <w:tmpl w:val="39D2AAF4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441750"/>
    <w:multiLevelType w:val="hybridMultilevel"/>
    <w:tmpl w:val="3F2E12F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34F9F"/>
    <w:multiLevelType w:val="hybridMultilevel"/>
    <w:tmpl w:val="083E6B3E"/>
    <w:lvl w:ilvl="0" w:tplc="04130017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224E19"/>
    <w:multiLevelType w:val="hybridMultilevel"/>
    <w:tmpl w:val="9B2C7D1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6B7698"/>
    <w:multiLevelType w:val="hybridMultilevel"/>
    <w:tmpl w:val="D1A8A1F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E44F87"/>
    <w:multiLevelType w:val="hybridMultilevel"/>
    <w:tmpl w:val="439290C2"/>
    <w:lvl w:ilvl="0" w:tplc="C0BA316C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4631EE"/>
    <w:multiLevelType w:val="hybridMultilevel"/>
    <w:tmpl w:val="F406282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B">
      <w:start w:val="1"/>
      <w:numFmt w:val="lowerRoman"/>
      <w:lvlText w:val="%2."/>
      <w:lvlJc w:val="righ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41614"/>
    <w:multiLevelType w:val="hybridMultilevel"/>
    <w:tmpl w:val="838E45B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A4223D"/>
    <w:multiLevelType w:val="hybridMultilevel"/>
    <w:tmpl w:val="77D8335C"/>
    <w:lvl w:ilvl="0" w:tplc="C0BA316C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D05157"/>
    <w:multiLevelType w:val="hybridMultilevel"/>
    <w:tmpl w:val="E08E301A"/>
    <w:lvl w:ilvl="0" w:tplc="C0BA316C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A22A91"/>
    <w:multiLevelType w:val="hybridMultilevel"/>
    <w:tmpl w:val="25BC1AC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405684"/>
    <w:multiLevelType w:val="hybridMultilevel"/>
    <w:tmpl w:val="B97E96C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1C0EC1"/>
    <w:multiLevelType w:val="hybridMultilevel"/>
    <w:tmpl w:val="083E6B3E"/>
    <w:lvl w:ilvl="0" w:tplc="04130017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02603F"/>
    <w:multiLevelType w:val="hybridMultilevel"/>
    <w:tmpl w:val="DC0A1244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D16FB5"/>
    <w:multiLevelType w:val="hybridMultilevel"/>
    <w:tmpl w:val="89F2761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0D44FA"/>
    <w:multiLevelType w:val="hybridMultilevel"/>
    <w:tmpl w:val="F3F23E30"/>
    <w:lvl w:ilvl="0" w:tplc="04130017">
      <w:start w:val="1"/>
      <w:numFmt w:val="lowerLetter"/>
      <w:lvlText w:val="%1)"/>
      <w:lvlJc w:val="left"/>
      <w:pPr>
        <w:ind w:left="761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1">
    <w:nsid w:val="459409A3"/>
    <w:multiLevelType w:val="hybridMultilevel"/>
    <w:tmpl w:val="B2B0B7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E12B31"/>
    <w:multiLevelType w:val="hybridMultilevel"/>
    <w:tmpl w:val="5A3E7668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26E68"/>
    <w:multiLevelType w:val="hybridMultilevel"/>
    <w:tmpl w:val="B5FE412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0B2FD8"/>
    <w:multiLevelType w:val="hybridMultilevel"/>
    <w:tmpl w:val="79E8255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5333D"/>
    <w:multiLevelType w:val="hybridMultilevel"/>
    <w:tmpl w:val="D0F87946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B7F88"/>
    <w:multiLevelType w:val="hybridMultilevel"/>
    <w:tmpl w:val="BF548F2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4D74E9"/>
    <w:multiLevelType w:val="hybridMultilevel"/>
    <w:tmpl w:val="C7F2453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427CB5"/>
    <w:multiLevelType w:val="hybridMultilevel"/>
    <w:tmpl w:val="E806E6CA"/>
    <w:lvl w:ilvl="0" w:tplc="0413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923108"/>
    <w:multiLevelType w:val="hybridMultilevel"/>
    <w:tmpl w:val="71A8A4F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BBF46C0"/>
    <w:multiLevelType w:val="hybridMultilevel"/>
    <w:tmpl w:val="D7FED4BE"/>
    <w:lvl w:ilvl="0" w:tplc="04130017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DC023E"/>
    <w:multiLevelType w:val="hybridMultilevel"/>
    <w:tmpl w:val="70BA20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8F3ED2"/>
    <w:multiLevelType w:val="hybridMultilevel"/>
    <w:tmpl w:val="8E0E490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23"/>
  </w:num>
  <w:num w:numId="4">
    <w:abstractNumId w:val="22"/>
  </w:num>
  <w:num w:numId="5">
    <w:abstractNumId w:val="10"/>
  </w:num>
  <w:num w:numId="6">
    <w:abstractNumId w:val="0"/>
  </w:num>
  <w:num w:numId="7">
    <w:abstractNumId w:val="17"/>
    <w:lvlOverride w:ilvl="0">
      <w:startOverride w:val="1"/>
    </w:lvlOverride>
  </w:num>
  <w:num w:numId="8">
    <w:abstractNumId w:val="17"/>
    <w:lvlOverride w:ilvl="0">
      <w:startOverride w:val="1"/>
    </w:lvlOverride>
  </w:num>
  <w:num w:numId="9">
    <w:abstractNumId w:val="17"/>
    <w:lvlOverride w:ilvl="0">
      <w:startOverride w:val="1"/>
    </w:lvlOverride>
  </w:num>
  <w:num w:numId="10">
    <w:abstractNumId w:val="17"/>
    <w:lvlOverride w:ilvl="0">
      <w:startOverride w:val="1"/>
    </w:lvlOverride>
  </w:num>
  <w:num w:numId="11">
    <w:abstractNumId w:val="26"/>
  </w:num>
  <w:num w:numId="12">
    <w:abstractNumId w:val="25"/>
  </w:num>
  <w:num w:numId="13">
    <w:abstractNumId w:val="28"/>
  </w:num>
  <w:num w:numId="14">
    <w:abstractNumId w:val="16"/>
  </w:num>
  <w:num w:numId="15">
    <w:abstractNumId w:val="20"/>
  </w:num>
  <w:num w:numId="16">
    <w:abstractNumId w:val="12"/>
  </w:num>
  <w:num w:numId="17">
    <w:abstractNumId w:val="9"/>
  </w:num>
  <w:num w:numId="18">
    <w:abstractNumId w:val="30"/>
  </w:num>
  <w:num w:numId="19">
    <w:abstractNumId w:val="2"/>
  </w:num>
  <w:num w:numId="20">
    <w:abstractNumId w:val="6"/>
  </w:num>
  <w:num w:numId="21">
    <w:abstractNumId w:val="3"/>
  </w:num>
  <w:num w:numId="22">
    <w:abstractNumId w:val="5"/>
  </w:num>
  <w:num w:numId="23">
    <w:abstractNumId w:val="8"/>
  </w:num>
  <w:num w:numId="24">
    <w:abstractNumId w:val="11"/>
  </w:num>
  <w:num w:numId="25">
    <w:abstractNumId w:val="29"/>
  </w:num>
  <w:num w:numId="26">
    <w:abstractNumId w:val="32"/>
  </w:num>
  <w:num w:numId="27">
    <w:abstractNumId w:val="27"/>
  </w:num>
  <w:num w:numId="28">
    <w:abstractNumId w:val="24"/>
  </w:num>
  <w:num w:numId="29">
    <w:abstractNumId w:val="19"/>
  </w:num>
  <w:num w:numId="30">
    <w:abstractNumId w:val="7"/>
  </w:num>
  <w:num w:numId="31">
    <w:abstractNumId w:val="31"/>
  </w:num>
  <w:num w:numId="32">
    <w:abstractNumId w:val="18"/>
  </w:num>
  <w:num w:numId="33">
    <w:abstractNumId w:val="1"/>
  </w:num>
  <w:num w:numId="34">
    <w:abstractNumId w:val="14"/>
  </w:num>
  <w:num w:numId="35">
    <w:abstractNumId w:val="13"/>
  </w:num>
  <w:num w:numId="36">
    <w:abstractNumId w:val="15"/>
  </w:num>
  <w:numIdMacAtCleanup w:val="30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obert Adema">
    <w15:presenceInfo w15:providerId="Windows Live" w15:userId="80349173636fec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CCA"/>
    <w:rsid w:val="0000017D"/>
    <w:rsid w:val="00000205"/>
    <w:rsid w:val="00000F04"/>
    <w:rsid w:val="000030CE"/>
    <w:rsid w:val="00003875"/>
    <w:rsid w:val="00003CCA"/>
    <w:rsid w:val="00003E3A"/>
    <w:rsid w:val="000045CD"/>
    <w:rsid w:val="00005C04"/>
    <w:rsid w:val="00005EE6"/>
    <w:rsid w:val="0000617F"/>
    <w:rsid w:val="00006486"/>
    <w:rsid w:val="00014D9C"/>
    <w:rsid w:val="00017661"/>
    <w:rsid w:val="00022E8D"/>
    <w:rsid w:val="000245CB"/>
    <w:rsid w:val="00025188"/>
    <w:rsid w:val="00027716"/>
    <w:rsid w:val="0002779D"/>
    <w:rsid w:val="00031BA6"/>
    <w:rsid w:val="00031E85"/>
    <w:rsid w:val="00032177"/>
    <w:rsid w:val="000332B4"/>
    <w:rsid w:val="000340C6"/>
    <w:rsid w:val="000352E3"/>
    <w:rsid w:val="00035AA7"/>
    <w:rsid w:val="0003619F"/>
    <w:rsid w:val="0003675F"/>
    <w:rsid w:val="000367A5"/>
    <w:rsid w:val="0004114D"/>
    <w:rsid w:val="00041A57"/>
    <w:rsid w:val="00041DE2"/>
    <w:rsid w:val="00042A57"/>
    <w:rsid w:val="00042DB4"/>
    <w:rsid w:val="00042F9A"/>
    <w:rsid w:val="00043263"/>
    <w:rsid w:val="000438EF"/>
    <w:rsid w:val="000439AC"/>
    <w:rsid w:val="00043A45"/>
    <w:rsid w:val="000442D4"/>
    <w:rsid w:val="000446EC"/>
    <w:rsid w:val="000446F3"/>
    <w:rsid w:val="00045B78"/>
    <w:rsid w:val="00045DAA"/>
    <w:rsid w:val="0004738A"/>
    <w:rsid w:val="00047C6E"/>
    <w:rsid w:val="00051128"/>
    <w:rsid w:val="00051697"/>
    <w:rsid w:val="00051857"/>
    <w:rsid w:val="00051C0F"/>
    <w:rsid w:val="00051FD1"/>
    <w:rsid w:val="00052C8C"/>
    <w:rsid w:val="00052D09"/>
    <w:rsid w:val="00053817"/>
    <w:rsid w:val="000540BF"/>
    <w:rsid w:val="000540E8"/>
    <w:rsid w:val="00055759"/>
    <w:rsid w:val="00055FE8"/>
    <w:rsid w:val="0005671A"/>
    <w:rsid w:val="00056D18"/>
    <w:rsid w:val="00057E75"/>
    <w:rsid w:val="0006181F"/>
    <w:rsid w:val="0006244C"/>
    <w:rsid w:val="000645BB"/>
    <w:rsid w:val="0006552B"/>
    <w:rsid w:val="00065904"/>
    <w:rsid w:val="000673D3"/>
    <w:rsid w:val="00070001"/>
    <w:rsid w:val="00071955"/>
    <w:rsid w:val="00072629"/>
    <w:rsid w:val="0007333B"/>
    <w:rsid w:val="000737B9"/>
    <w:rsid w:val="00073EE8"/>
    <w:rsid w:val="00075B71"/>
    <w:rsid w:val="00075DC9"/>
    <w:rsid w:val="00077C2B"/>
    <w:rsid w:val="00081F1E"/>
    <w:rsid w:val="000831D1"/>
    <w:rsid w:val="00083381"/>
    <w:rsid w:val="00084192"/>
    <w:rsid w:val="0008441E"/>
    <w:rsid w:val="00084A39"/>
    <w:rsid w:val="00086CEC"/>
    <w:rsid w:val="000874B0"/>
    <w:rsid w:val="000909BA"/>
    <w:rsid w:val="00090C0E"/>
    <w:rsid w:val="000916B7"/>
    <w:rsid w:val="000916F6"/>
    <w:rsid w:val="0009316E"/>
    <w:rsid w:val="000938B7"/>
    <w:rsid w:val="000938BC"/>
    <w:rsid w:val="000951E2"/>
    <w:rsid w:val="000971EF"/>
    <w:rsid w:val="0009722C"/>
    <w:rsid w:val="000975BB"/>
    <w:rsid w:val="00097F96"/>
    <w:rsid w:val="000A025F"/>
    <w:rsid w:val="000A1AA3"/>
    <w:rsid w:val="000A2D33"/>
    <w:rsid w:val="000A3EF5"/>
    <w:rsid w:val="000A6885"/>
    <w:rsid w:val="000A71E7"/>
    <w:rsid w:val="000A7A26"/>
    <w:rsid w:val="000B0A08"/>
    <w:rsid w:val="000B0DDC"/>
    <w:rsid w:val="000B1183"/>
    <w:rsid w:val="000B25AD"/>
    <w:rsid w:val="000B25DA"/>
    <w:rsid w:val="000B2A4E"/>
    <w:rsid w:val="000B301A"/>
    <w:rsid w:val="000B4BD7"/>
    <w:rsid w:val="000B4F66"/>
    <w:rsid w:val="000C0217"/>
    <w:rsid w:val="000C168A"/>
    <w:rsid w:val="000C37E2"/>
    <w:rsid w:val="000C50D9"/>
    <w:rsid w:val="000C5F47"/>
    <w:rsid w:val="000C6060"/>
    <w:rsid w:val="000C6DBB"/>
    <w:rsid w:val="000C70DC"/>
    <w:rsid w:val="000D0281"/>
    <w:rsid w:val="000D0508"/>
    <w:rsid w:val="000D1067"/>
    <w:rsid w:val="000D1260"/>
    <w:rsid w:val="000D13A7"/>
    <w:rsid w:val="000D21E5"/>
    <w:rsid w:val="000D2F9F"/>
    <w:rsid w:val="000D3528"/>
    <w:rsid w:val="000D6640"/>
    <w:rsid w:val="000D790F"/>
    <w:rsid w:val="000E218A"/>
    <w:rsid w:val="000E4614"/>
    <w:rsid w:val="000E59FD"/>
    <w:rsid w:val="000E6295"/>
    <w:rsid w:val="000F0074"/>
    <w:rsid w:val="000F0647"/>
    <w:rsid w:val="000F2656"/>
    <w:rsid w:val="000F31B5"/>
    <w:rsid w:val="000F3C3F"/>
    <w:rsid w:val="000F4AAA"/>
    <w:rsid w:val="000F5428"/>
    <w:rsid w:val="000F7C3C"/>
    <w:rsid w:val="001009C4"/>
    <w:rsid w:val="00100DAA"/>
    <w:rsid w:val="00101777"/>
    <w:rsid w:val="00101EE5"/>
    <w:rsid w:val="00102046"/>
    <w:rsid w:val="001020A7"/>
    <w:rsid w:val="00102645"/>
    <w:rsid w:val="00104347"/>
    <w:rsid w:val="00104935"/>
    <w:rsid w:val="00105973"/>
    <w:rsid w:val="00106371"/>
    <w:rsid w:val="00106892"/>
    <w:rsid w:val="00107117"/>
    <w:rsid w:val="00107494"/>
    <w:rsid w:val="001074F3"/>
    <w:rsid w:val="0011042E"/>
    <w:rsid w:val="00110CAA"/>
    <w:rsid w:val="00112BF5"/>
    <w:rsid w:val="00113F7B"/>
    <w:rsid w:val="00117439"/>
    <w:rsid w:val="00117BA6"/>
    <w:rsid w:val="00117EA5"/>
    <w:rsid w:val="00122231"/>
    <w:rsid w:val="00122475"/>
    <w:rsid w:val="00123B73"/>
    <w:rsid w:val="00126014"/>
    <w:rsid w:val="00127F2A"/>
    <w:rsid w:val="00130A14"/>
    <w:rsid w:val="0013196B"/>
    <w:rsid w:val="00131E84"/>
    <w:rsid w:val="00133A29"/>
    <w:rsid w:val="00134A6D"/>
    <w:rsid w:val="00134B13"/>
    <w:rsid w:val="00135A13"/>
    <w:rsid w:val="00135CAF"/>
    <w:rsid w:val="00136A8D"/>
    <w:rsid w:val="00141D30"/>
    <w:rsid w:val="00143A1F"/>
    <w:rsid w:val="00144DC4"/>
    <w:rsid w:val="00146E24"/>
    <w:rsid w:val="00146EA7"/>
    <w:rsid w:val="001470DE"/>
    <w:rsid w:val="001472F4"/>
    <w:rsid w:val="001508B1"/>
    <w:rsid w:val="00152832"/>
    <w:rsid w:val="0015310D"/>
    <w:rsid w:val="001536AB"/>
    <w:rsid w:val="001539F2"/>
    <w:rsid w:val="0015502C"/>
    <w:rsid w:val="001556D6"/>
    <w:rsid w:val="00160670"/>
    <w:rsid w:val="00160982"/>
    <w:rsid w:val="00166639"/>
    <w:rsid w:val="00170D9F"/>
    <w:rsid w:val="00172A41"/>
    <w:rsid w:val="00175052"/>
    <w:rsid w:val="0017505D"/>
    <w:rsid w:val="00175675"/>
    <w:rsid w:val="00175E29"/>
    <w:rsid w:val="001766C5"/>
    <w:rsid w:val="00176C44"/>
    <w:rsid w:val="00177194"/>
    <w:rsid w:val="00177D39"/>
    <w:rsid w:val="001807F4"/>
    <w:rsid w:val="001814A8"/>
    <w:rsid w:val="001823FB"/>
    <w:rsid w:val="0018334B"/>
    <w:rsid w:val="001844E9"/>
    <w:rsid w:val="00184D33"/>
    <w:rsid w:val="00185838"/>
    <w:rsid w:val="00185AAC"/>
    <w:rsid w:val="001875D2"/>
    <w:rsid w:val="001876AE"/>
    <w:rsid w:val="00187E83"/>
    <w:rsid w:val="001904FA"/>
    <w:rsid w:val="00191DBA"/>
    <w:rsid w:val="00194738"/>
    <w:rsid w:val="00194A8B"/>
    <w:rsid w:val="00195659"/>
    <w:rsid w:val="00196857"/>
    <w:rsid w:val="00197CAD"/>
    <w:rsid w:val="001A00B4"/>
    <w:rsid w:val="001A1026"/>
    <w:rsid w:val="001A1693"/>
    <w:rsid w:val="001A28AE"/>
    <w:rsid w:val="001A2931"/>
    <w:rsid w:val="001A2AD3"/>
    <w:rsid w:val="001A4CDF"/>
    <w:rsid w:val="001A5F9D"/>
    <w:rsid w:val="001A7335"/>
    <w:rsid w:val="001A7FCE"/>
    <w:rsid w:val="001B2784"/>
    <w:rsid w:val="001B2EC3"/>
    <w:rsid w:val="001B34C2"/>
    <w:rsid w:val="001B4541"/>
    <w:rsid w:val="001B50FF"/>
    <w:rsid w:val="001B5237"/>
    <w:rsid w:val="001B53FA"/>
    <w:rsid w:val="001B7A91"/>
    <w:rsid w:val="001C0710"/>
    <w:rsid w:val="001C14EF"/>
    <w:rsid w:val="001C2F00"/>
    <w:rsid w:val="001C40A1"/>
    <w:rsid w:val="001C61BC"/>
    <w:rsid w:val="001C61FD"/>
    <w:rsid w:val="001C666F"/>
    <w:rsid w:val="001C7BB7"/>
    <w:rsid w:val="001D0F95"/>
    <w:rsid w:val="001D14F5"/>
    <w:rsid w:val="001D1B3D"/>
    <w:rsid w:val="001D1E04"/>
    <w:rsid w:val="001D25BD"/>
    <w:rsid w:val="001D3844"/>
    <w:rsid w:val="001D3A72"/>
    <w:rsid w:val="001D5984"/>
    <w:rsid w:val="001D5E4F"/>
    <w:rsid w:val="001D661A"/>
    <w:rsid w:val="001D7316"/>
    <w:rsid w:val="001D749C"/>
    <w:rsid w:val="001E1344"/>
    <w:rsid w:val="001E147A"/>
    <w:rsid w:val="001E1E46"/>
    <w:rsid w:val="001E220C"/>
    <w:rsid w:val="001E36C4"/>
    <w:rsid w:val="001E46C8"/>
    <w:rsid w:val="001E5443"/>
    <w:rsid w:val="001E57A9"/>
    <w:rsid w:val="001E7187"/>
    <w:rsid w:val="001E7CDD"/>
    <w:rsid w:val="001F054F"/>
    <w:rsid w:val="001F1E58"/>
    <w:rsid w:val="001F2932"/>
    <w:rsid w:val="001F2EF3"/>
    <w:rsid w:val="001F31ED"/>
    <w:rsid w:val="001F340F"/>
    <w:rsid w:val="001F5D3E"/>
    <w:rsid w:val="001F7075"/>
    <w:rsid w:val="00201588"/>
    <w:rsid w:val="0020194A"/>
    <w:rsid w:val="00201BA4"/>
    <w:rsid w:val="00204D5F"/>
    <w:rsid w:val="0020579A"/>
    <w:rsid w:val="002066FB"/>
    <w:rsid w:val="002075A6"/>
    <w:rsid w:val="00207DAC"/>
    <w:rsid w:val="00210DA4"/>
    <w:rsid w:val="00210F68"/>
    <w:rsid w:val="00211315"/>
    <w:rsid w:val="00212D72"/>
    <w:rsid w:val="00214E32"/>
    <w:rsid w:val="0021648C"/>
    <w:rsid w:val="00216619"/>
    <w:rsid w:val="0021664B"/>
    <w:rsid w:val="00216723"/>
    <w:rsid w:val="00217154"/>
    <w:rsid w:val="00217964"/>
    <w:rsid w:val="00217CF4"/>
    <w:rsid w:val="002206C4"/>
    <w:rsid w:val="00220793"/>
    <w:rsid w:val="00223087"/>
    <w:rsid w:val="00224174"/>
    <w:rsid w:val="002241FF"/>
    <w:rsid w:val="0022542B"/>
    <w:rsid w:val="002256B6"/>
    <w:rsid w:val="002266DC"/>
    <w:rsid w:val="00226FFD"/>
    <w:rsid w:val="00231917"/>
    <w:rsid w:val="00231A6F"/>
    <w:rsid w:val="0023311F"/>
    <w:rsid w:val="00235311"/>
    <w:rsid w:val="00235AF1"/>
    <w:rsid w:val="00235BCA"/>
    <w:rsid w:val="002361F5"/>
    <w:rsid w:val="00237BD7"/>
    <w:rsid w:val="00240E7A"/>
    <w:rsid w:val="00242642"/>
    <w:rsid w:val="00242652"/>
    <w:rsid w:val="00243A70"/>
    <w:rsid w:val="00245915"/>
    <w:rsid w:val="00245FDA"/>
    <w:rsid w:val="00246B66"/>
    <w:rsid w:val="00247AAD"/>
    <w:rsid w:val="00247ED8"/>
    <w:rsid w:val="002500E6"/>
    <w:rsid w:val="00250630"/>
    <w:rsid w:val="00251464"/>
    <w:rsid w:val="00253000"/>
    <w:rsid w:val="00253307"/>
    <w:rsid w:val="00254A9B"/>
    <w:rsid w:val="00256098"/>
    <w:rsid w:val="002573B7"/>
    <w:rsid w:val="002576A5"/>
    <w:rsid w:val="0026013B"/>
    <w:rsid w:val="002603BE"/>
    <w:rsid w:val="00260C76"/>
    <w:rsid w:val="00260D4F"/>
    <w:rsid w:val="00260EBC"/>
    <w:rsid w:val="00261202"/>
    <w:rsid w:val="00261251"/>
    <w:rsid w:val="0026203D"/>
    <w:rsid w:val="00262EBD"/>
    <w:rsid w:val="00263057"/>
    <w:rsid w:val="00266D11"/>
    <w:rsid w:val="00267049"/>
    <w:rsid w:val="002674BE"/>
    <w:rsid w:val="00267C31"/>
    <w:rsid w:val="002729BD"/>
    <w:rsid w:val="00272A93"/>
    <w:rsid w:val="00273087"/>
    <w:rsid w:val="00275BE3"/>
    <w:rsid w:val="0027625E"/>
    <w:rsid w:val="00276953"/>
    <w:rsid w:val="00277050"/>
    <w:rsid w:val="002771E4"/>
    <w:rsid w:val="002777EB"/>
    <w:rsid w:val="002808FB"/>
    <w:rsid w:val="00282650"/>
    <w:rsid w:val="00282D1F"/>
    <w:rsid w:val="00283112"/>
    <w:rsid w:val="00283B8C"/>
    <w:rsid w:val="00283D8B"/>
    <w:rsid w:val="002871CE"/>
    <w:rsid w:val="00287D4B"/>
    <w:rsid w:val="00290994"/>
    <w:rsid w:val="00290E6D"/>
    <w:rsid w:val="002914F7"/>
    <w:rsid w:val="0029150F"/>
    <w:rsid w:val="00292878"/>
    <w:rsid w:val="002941B1"/>
    <w:rsid w:val="00294F8A"/>
    <w:rsid w:val="002952CD"/>
    <w:rsid w:val="00296750"/>
    <w:rsid w:val="0029678F"/>
    <w:rsid w:val="0029715C"/>
    <w:rsid w:val="002973A3"/>
    <w:rsid w:val="002A00A7"/>
    <w:rsid w:val="002A0C96"/>
    <w:rsid w:val="002A1BD0"/>
    <w:rsid w:val="002A307F"/>
    <w:rsid w:val="002A30F6"/>
    <w:rsid w:val="002A427D"/>
    <w:rsid w:val="002A46E3"/>
    <w:rsid w:val="002B054B"/>
    <w:rsid w:val="002B071D"/>
    <w:rsid w:val="002B0FF8"/>
    <w:rsid w:val="002B2EEE"/>
    <w:rsid w:val="002B3055"/>
    <w:rsid w:val="002B384E"/>
    <w:rsid w:val="002B4117"/>
    <w:rsid w:val="002B435E"/>
    <w:rsid w:val="002B4379"/>
    <w:rsid w:val="002B43AC"/>
    <w:rsid w:val="002B641A"/>
    <w:rsid w:val="002B79E9"/>
    <w:rsid w:val="002C2C62"/>
    <w:rsid w:val="002C2E7D"/>
    <w:rsid w:val="002C3025"/>
    <w:rsid w:val="002C31C9"/>
    <w:rsid w:val="002C3DD6"/>
    <w:rsid w:val="002C4E1D"/>
    <w:rsid w:val="002C5603"/>
    <w:rsid w:val="002C5CD1"/>
    <w:rsid w:val="002C5E80"/>
    <w:rsid w:val="002C7D7E"/>
    <w:rsid w:val="002D19CA"/>
    <w:rsid w:val="002D2B5D"/>
    <w:rsid w:val="002D3FE8"/>
    <w:rsid w:val="002E07D7"/>
    <w:rsid w:val="002E0DB8"/>
    <w:rsid w:val="002E1DA4"/>
    <w:rsid w:val="002E62B8"/>
    <w:rsid w:val="002E6340"/>
    <w:rsid w:val="002E725B"/>
    <w:rsid w:val="002E7715"/>
    <w:rsid w:val="002F0528"/>
    <w:rsid w:val="002F1C1D"/>
    <w:rsid w:val="002F34D0"/>
    <w:rsid w:val="002F3936"/>
    <w:rsid w:val="002F4AF9"/>
    <w:rsid w:val="002F4F73"/>
    <w:rsid w:val="002F53E6"/>
    <w:rsid w:val="002F5507"/>
    <w:rsid w:val="002F7A5F"/>
    <w:rsid w:val="00300FFB"/>
    <w:rsid w:val="003011FB"/>
    <w:rsid w:val="003024D2"/>
    <w:rsid w:val="0030279B"/>
    <w:rsid w:val="00302829"/>
    <w:rsid w:val="003029E3"/>
    <w:rsid w:val="00302DDE"/>
    <w:rsid w:val="003051C3"/>
    <w:rsid w:val="00305892"/>
    <w:rsid w:val="00305F73"/>
    <w:rsid w:val="00306FEE"/>
    <w:rsid w:val="00307384"/>
    <w:rsid w:val="003104C4"/>
    <w:rsid w:val="0031080F"/>
    <w:rsid w:val="00312222"/>
    <w:rsid w:val="003123CC"/>
    <w:rsid w:val="0031285D"/>
    <w:rsid w:val="00312BBC"/>
    <w:rsid w:val="00312D04"/>
    <w:rsid w:val="00312EE3"/>
    <w:rsid w:val="003131F1"/>
    <w:rsid w:val="00314C26"/>
    <w:rsid w:val="0031559D"/>
    <w:rsid w:val="00316AA5"/>
    <w:rsid w:val="003175D1"/>
    <w:rsid w:val="00317F16"/>
    <w:rsid w:val="003225D7"/>
    <w:rsid w:val="00322A22"/>
    <w:rsid w:val="00324048"/>
    <w:rsid w:val="0032466F"/>
    <w:rsid w:val="00324E39"/>
    <w:rsid w:val="003267E7"/>
    <w:rsid w:val="00326814"/>
    <w:rsid w:val="00326B23"/>
    <w:rsid w:val="00327638"/>
    <w:rsid w:val="00330BE9"/>
    <w:rsid w:val="003321D9"/>
    <w:rsid w:val="00332281"/>
    <w:rsid w:val="00332FA8"/>
    <w:rsid w:val="00333EC2"/>
    <w:rsid w:val="00334E99"/>
    <w:rsid w:val="003356A5"/>
    <w:rsid w:val="003377DC"/>
    <w:rsid w:val="00340727"/>
    <w:rsid w:val="003409E4"/>
    <w:rsid w:val="00340B3F"/>
    <w:rsid w:val="00340DCC"/>
    <w:rsid w:val="0034416B"/>
    <w:rsid w:val="00344BE9"/>
    <w:rsid w:val="00345B05"/>
    <w:rsid w:val="00346513"/>
    <w:rsid w:val="00347F99"/>
    <w:rsid w:val="003506BF"/>
    <w:rsid w:val="00351B49"/>
    <w:rsid w:val="0035247A"/>
    <w:rsid w:val="0035285A"/>
    <w:rsid w:val="00354006"/>
    <w:rsid w:val="00354D2C"/>
    <w:rsid w:val="00355047"/>
    <w:rsid w:val="0035643A"/>
    <w:rsid w:val="003619AA"/>
    <w:rsid w:val="00361A4C"/>
    <w:rsid w:val="00361D52"/>
    <w:rsid w:val="00362F72"/>
    <w:rsid w:val="00365540"/>
    <w:rsid w:val="00365FA5"/>
    <w:rsid w:val="00367BFE"/>
    <w:rsid w:val="00370C01"/>
    <w:rsid w:val="00373152"/>
    <w:rsid w:val="0037430E"/>
    <w:rsid w:val="0037543E"/>
    <w:rsid w:val="00375731"/>
    <w:rsid w:val="003757D1"/>
    <w:rsid w:val="00375BF1"/>
    <w:rsid w:val="00375DE4"/>
    <w:rsid w:val="00377802"/>
    <w:rsid w:val="003814E4"/>
    <w:rsid w:val="0038196B"/>
    <w:rsid w:val="003840E1"/>
    <w:rsid w:val="003843E9"/>
    <w:rsid w:val="00384E31"/>
    <w:rsid w:val="00385EEC"/>
    <w:rsid w:val="003862B0"/>
    <w:rsid w:val="00386B6B"/>
    <w:rsid w:val="003878AC"/>
    <w:rsid w:val="00387E5D"/>
    <w:rsid w:val="0039287A"/>
    <w:rsid w:val="0039387D"/>
    <w:rsid w:val="00393A13"/>
    <w:rsid w:val="00394381"/>
    <w:rsid w:val="0039477B"/>
    <w:rsid w:val="00395690"/>
    <w:rsid w:val="003962A5"/>
    <w:rsid w:val="003967E5"/>
    <w:rsid w:val="00397C81"/>
    <w:rsid w:val="003A095F"/>
    <w:rsid w:val="003A1407"/>
    <w:rsid w:val="003A2EA3"/>
    <w:rsid w:val="003A30CC"/>
    <w:rsid w:val="003A3EF5"/>
    <w:rsid w:val="003A504D"/>
    <w:rsid w:val="003A5C34"/>
    <w:rsid w:val="003A68B3"/>
    <w:rsid w:val="003A6D16"/>
    <w:rsid w:val="003A7A7D"/>
    <w:rsid w:val="003A7F9F"/>
    <w:rsid w:val="003B35F4"/>
    <w:rsid w:val="003B4798"/>
    <w:rsid w:val="003B7144"/>
    <w:rsid w:val="003B7306"/>
    <w:rsid w:val="003B7A40"/>
    <w:rsid w:val="003C0399"/>
    <w:rsid w:val="003C046E"/>
    <w:rsid w:val="003C1437"/>
    <w:rsid w:val="003C2EAE"/>
    <w:rsid w:val="003C3353"/>
    <w:rsid w:val="003C3445"/>
    <w:rsid w:val="003C5363"/>
    <w:rsid w:val="003C5D76"/>
    <w:rsid w:val="003C753F"/>
    <w:rsid w:val="003D2D61"/>
    <w:rsid w:val="003D2F1C"/>
    <w:rsid w:val="003D39E0"/>
    <w:rsid w:val="003D4A66"/>
    <w:rsid w:val="003D4E83"/>
    <w:rsid w:val="003D5859"/>
    <w:rsid w:val="003D666C"/>
    <w:rsid w:val="003E3047"/>
    <w:rsid w:val="003E3811"/>
    <w:rsid w:val="003E3FB4"/>
    <w:rsid w:val="003E4065"/>
    <w:rsid w:val="003E423A"/>
    <w:rsid w:val="003E51E3"/>
    <w:rsid w:val="003E59D0"/>
    <w:rsid w:val="003E6766"/>
    <w:rsid w:val="003F043D"/>
    <w:rsid w:val="003F3D66"/>
    <w:rsid w:val="003F4370"/>
    <w:rsid w:val="003F442D"/>
    <w:rsid w:val="004007D7"/>
    <w:rsid w:val="00400D6C"/>
    <w:rsid w:val="00400DCC"/>
    <w:rsid w:val="00400DFB"/>
    <w:rsid w:val="004016A9"/>
    <w:rsid w:val="00402F02"/>
    <w:rsid w:val="00404668"/>
    <w:rsid w:val="00404B9F"/>
    <w:rsid w:val="004051FD"/>
    <w:rsid w:val="00405C1A"/>
    <w:rsid w:val="00405F69"/>
    <w:rsid w:val="00410619"/>
    <w:rsid w:val="004110B3"/>
    <w:rsid w:val="00412156"/>
    <w:rsid w:val="00412688"/>
    <w:rsid w:val="00412701"/>
    <w:rsid w:val="00412997"/>
    <w:rsid w:val="00413A93"/>
    <w:rsid w:val="00415123"/>
    <w:rsid w:val="0041628D"/>
    <w:rsid w:val="00417FAD"/>
    <w:rsid w:val="00420D44"/>
    <w:rsid w:val="00421268"/>
    <w:rsid w:val="00421350"/>
    <w:rsid w:val="00425706"/>
    <w:rsid w:val="00425DFD"/>
    <w:rsid w:val="004260F5"/>
    <w:rsid w:val="0042620E"/>
    <w:rsid w:val="00426E3E"/>
    <w:rsid w:val="00426E5F"/>
    <w:rsid w:val="004271C8"/>
    <w:rsid w:val="00430486"/>
    <w:rsid w:val="004327B0"/>
    <w:rsid w:val="004329FA"/>
    <w:rsid w:val="00432E90"/>
    <w:rsid w:val="00435BCB"/>
    <w:rsid w:val="00435FA4"/>
    <w:rsid w:val="00437274"/>
    <w:rsid w:val="00440798"/>
    <w:rsid w:val="00441326"/>
    <w:rsid w:val="00441830"/>
    <w:rsid w:val="004419D1"/>
    <w:rsid w:val="00441E2E"/>
    <w:rsid w:val="004430B7"/>
    <w:rsid w:val="00443281"/>
    <w:rsid w:val="0044449C"/>
    <w:rsid w:val="00445E7B"/>
    <w:rsid w:val="00446316"/>
    <w:rsid w:val="00446BAA"/>
    <w:rsid w:val="004475AC"/>
    <w:rsid w:val="004510E8"/>
    <w:rsid w:val="00451DE9"/>
    <w:rsid w:val="00453156"/>
    <w:rsid w:val="00456233"/>
    <w:rsid w:val="0045694B"/>
    <w:rsid w:val="00456B69"/>
    <w:rsid w:val="00462CF6"/>
    <w:rsid w:val="00463E24"/>
    <w:rsid w:val="00464549"/>
    <w:rsid w:val="00464686"/>
    <w:rsid w:val="004655AC"/>
    <w:rsid w:val="00465612"/>
    <w:rsid w:val="00465BB1"/>
    <w:rsid w:val="004662A6"/>
    <w:rsid w:val="00466B47"/>
    <w:rsid w:val="00467369"/>
    <w:rsid w:val="0047025F"/>
    <w:rsid w:val="0047041B"/>
    <w:rsid w:val="00473AAC"/>
    <w:rsid w:val="0047579C"/>
    <w:rsid w:val="00476029"/>
    <w:rsid w:val="0048082F"/>
    <w:rsid w:val="00480891"/>
    <w:rsid w:val="0048172D"/>
    <w:rsid w:val="00481E99"/>
    <w:rsid w:val="00482019"/>
    <w:rsid w:val="004825A3"/>
    <w:rsid w:val="00483606"/>
    <w:rsid w:val="00484C6A"/>
    <w:rsid w:val="004853BB"/>
    <w:rsid w:val="00486AFB"/>
    <w:rsid w:val="00487281"/>
    <w:rsid w:val="004904C2"/>
    <w:rsid w:val="00491266"/>
    <w:rsid w:val="00494C07"/>
    <w:rsid w:val="00494EDB"/>
    <w:rsid w:val="00494F93"/>
    <w:rsid w:val="004958FD"/>
    <w:rsid w:val="004967D9"/>
    <w:rsid w:val="00497271"/>
    <w:rsid w:val="00497E74"/>
    <w:rsid w:val="004A1066"/>
    <w:rsid w:val="004A11E1"/>
    <w:rsid w:val="004A1348"/>
    <w:rsid w:val="004A2471"/>
    <w:rsid w:val="004A3D4D"/>
    <w:rsid w:val="004A4411"/>
    <w:rsid w:val="004A5099"/>
    <w:rsid w:val="004A51C4"/>
    <w:rsid w:val="004A5B72"/>
    <w:rsid w:val="004A6A9F"/>
    <w:rsid w:val="004A6BF7"/>
    <w:rsid w:val="004B0A84"/>
    <w:rsid w:val="004B14BF"/>
    <w:rsid w:val="004B204A"/>
    <w:rsid w:val="004B482C"/>
    <w:rsid w:val="004B506A"/>
    <w:rsid w:val="004C1448"/>
    <w:rsid w:val="004C17EA"/>
    <w:rsid w:val="004C1935"/>
    <w:rsid w:val="004C1E9B"/>
    <w:rsid w:val="004C1FB7"/>
    <w:rsid w:val="004C2012"/>
    <w:rsid w:val="004C2799"/>
    <w:rsid w:val="004C314B"/>
    <w:rsid w:val="004C33DE"/>
    <w:rsid w:val="004C394C"/>
    <w:rsid w:val="004C418B"/>
    <w:rsid w:val="004C42E4"/>
    <w:rsid w:val="004C5CDF"/>
    <w:rsid w:val="004C60EA"/>
    <w:rsid w:val="004C6C1A"/>
    <w:rsid w:val="004C74EB"/>
    <w:rsid w:val="004C77EE"/>
    <w:rsid w:val="004C7F6F"/>
    <w:rsid w:val="004D117F"/>
    <w:rsid w:val="004D1D55"/>
    <w:rsid w:val="004D1DFD"/>
    <w:rsid w:val="004D2815"/>
    <w:rsid w:val="004D312A"/>
    <w:rsid w:val="004D4232"/>
    <w:rsid w:val="004D43DC"/>
    <w:rsid w:val="004D59A5"/>
    <w:rsid w:val="004D5BAB"/>
    <w:rsid w:val="004D6BCC"/>
    <w:rsid w:val="004D6CC9"/>
    <w:rsid w:val="004D7250"/>
    <w:rsid w:val="004E48CD"/>
    <w:rsid w:val="004E495A"/>
    <w:rsid w:val="004E5AF9"/>
    <w:rsid w:val="004E5DE8"/>
    <w:rsid w:val="004E6FC7"/>
    <w:rsid w:val="004E7F5A"/>
    <w:rsid w:val="004F239A"/>
    <w:rsid w:val="004F5BBC"/>
    <w:rsid w:val="004F73F7"/>
    <w:rsid w:val="004F7C88"/>
    <w:rsid w:val="0050042E"/>
    <w:rsid w:val="00500927"/>
    <w:rsid w:val="00503F84"/>
    <w:rsid w:val="00504AB7"/>
    <w:rsid w:val="0050769C"/>
    <w:rsid w:val="0051035C"/>
    <w:rsid w:val="00512827"/>
    <w:rsid w:val="005147E7"/>
    <w:rsid w:val="00515570"/>
    <w:rsid w:val="0051627F"/>
    <w:rsid w:val="005164A9"/>
    <w:rsid w:val="00516950"/>
    <w:rsid w:val="00520CF1"/>
    <w:rsid w:val="00525BAF"/>
    <w:rsid w:val="00525D55"/>
    <w:rsid w:val="0052697B"/>
    <w:rsid w:val="0053035E"/>
    <w:rsid w:val="0053086F"/>
    <w:rsid w:val="00530B21"/>
    <w:rsid w:val="00530E5F"/>
    <w:rsid w:val="005310BD"/>
    <w:rsid w:val="005312FE"/>
    <w:rsid w:val="00531CF4"/>
    <w:rsid w:val="00532814"/>
    <w:rsid w:val="005332D4"/>
    <w:rsid w:val="005336B0"/>
    <w:rsid w:val="00533D19"/>
    <w:rsid w:val="005353CD"/>
    <w:rsid w:val="005376CB"/>
    <w:rsid w:val="005402BF"/>
    <w:rsid w:val="0054094A"/>
    <w:rsid w:val="00541E6C"/>
    <w:rsid w:val="00542583"/>
    <w:rsid w:val="00545F7E"/>
    <w:rsid w:val="00546150"/>
    <w:rsid w:val="00546B72"/>
    <w:rsid w:val="00547496"/>
    <w:rsid w:val="005502DC"/>
    <w:rsid w:val="00550FA2"/>
    <w:rsid w:val="00551946"/>
    <w:rsid w:val="00552FE5"/>
    <w:rsid w:val="00554A1E"/>
    <w:rsid w:val="0055571D"/>
    <w:rsid w:val="00557658"/>
    <w:rsid w:val="005601F2"/>
    <w:rsid w:val="0056195D"/>
    <w:rsid w:val="00562176"/>
    <w:rsid w:val="0056236B"/>
    <w:rsid w:val="00562E18"/>
    <w:rsid w:val="0056459B"/>
    <w:rsid w:val="0056496D"/>
    <w:rsid w:val="00564B08"/>
    <w:rsid w:val="00565FFE"/>
    <w:rsid w:val="005668E6"/>
    <w:rsid w:val="0056772B"/>
    <w:rsid w:val="00567A02"/>
    <w:rsid w:val="005717BE"/>
    <w:rsid w:val="00571A5E"/>
    <w:rsid w:val="005730EF"/>
    <w:rsid w:val="005733CF"/>
    <w:rsid w:val="005746EE"/>
    <w:rsid w:val="005750F2"/>
    <w:rsid w:val="00575B85"/>
    <w:rsid w:val="00576FB5"/>
    <w:rsid w:val="00580553"/>
    <w:rsid w:val="00582B3A"/>
    <w:rsid w:val="005832F4"/>
    <w:rsid w:val="00586F46"/>
    <w:rsid w:val="005873DA"/>
    <w:rsid w:val="00587951"/>
    <w:rsid w:val="005919B3"/>
    <w:rsid w:val="00592483"/>
    <w:rsid w:val="0059255A"/>
    <w:rsid w:val="00592B31"/>
    <w:rsid w:val="00593157"/>
    <w:rsid w:val="0059317B"/>
    <w:rsid w:val="00593C64"/>
    <w:rsid w:val="00594192"/>
    <w:rsid w:val="0059507B"/>
    <w:rsid w:val="00595096"/>
    <w:rsid w:val="00596B5A"/>
    <w:rsid w:val="00597862"/>
    <w:rsid w:val="00597F45"/>
    <w:rsid w:val="005A12EF"/>
    <w:rsid w:val="005A1D22"/>
    <w:rsid w:val="005A2BF3"/>
    <w:rsid w:val="005A4A3C"/>
    <w:rsid w:val="005A5AE9"/>
    <w:rsid w:val="005A6BAC"/>
    <w:rsid w:val="005A6CA8"/>
    <w:rsid w:val="005A7493"/>
    <w:rsid w:val="005A7FB9"/>
    <w:rsid w:val="005B08E2"/>
    <w:rsid w:val="005B0DA6"/>
    <w:rsid w:val="005B25EF"/>
    <w:rsid w:val="005B3098"/>
    <w:rsid w:val="005B311A"/>
    <w:rsid w:val="005B3C87"/>
    <w:rsid w:val="005B451C"/>
    <w:rsid w:val="005B60D6"/>
    <w:rsid w:val="005B7173"/>
    <w:rsid w:val="005C077C"/>
    <w:rsid w:val="005C0DCE"/>
    <w:rsid w:val="005C19C8"/>
    <w:rsid w:val="005C2E5F"/>
    <w:rsid w:val="005C3E57"/>
    <w:rsid w:val="005C4026"/>
    <w:rsid w:val="005C5C9E"/>
    <w:rsid w:val="005C672B"/>
    <w:rsid w:val="005C6FFF"/>
    <w:rsid w:val="005C7719"/>
    <w:rsid w:val="005D0B1C"/>
    <w:rsid w:val="005D1C67"/>
    <w:rsid w:val="005D1F5D"/>
    <w:rsid w:val="005D3F2D"/>
    <w:rsid w:val="005D427C"/>
    <w:rsid w:val="005D508C"/>
    <w:rsid w:val="005D5660"/>
    <w:rsid w:val="005D566C"/>
    <w:rsid w:val="005D5EE2"/>
    <w:rsid w:val="005D6438"/>
    <w:rsid w:val="005E02FD"/>
    <w:rsid w:val="005E3C05"/>
    <w:rsid w:val="005E3F24"/>
    <w:rsid w:val="005E453B"/>
    <w:rsid w:val="005E5AF3"/>
    <w:rsid w:val="005E62A4"/>
    <w:rsid w:val="005F0572"/>
    <w:rsid w:val="005F0B32"/>
    <w:rsid w:val="005F0CB6"/>
    <w:rsid w:val="005F1380"/>
    <w:rsid w:val="005F1ADD"/>
    <w:rsid w:val="005F289A"/>
    <w:rsid w:val="005F30D8"/>
    <w:rsid w:val="005F4500"/>
    <w:rsid w:val="005F70FB"/>
    <w:rsid w:val="005F71C4"/>
    <w:rsid w:val="005F746D"/>
    <w:rsid w:val="005F7926"/>
    <w:rsid w:val="005F7E5C"/>
    <w:rsid w:val="0060132B"/>
    <w:rsid w:val="00602259"/>
    <w:rsid w:val="00602A05"/>
    <w:rsid w:val="00603AF7"/>
    <w:rsid w:val="00603BFF"/>
    <w:rsid w:val="00604381"/>
    <w:rsid w:val="0060677A"/>
    <w:rsid w:val="006079BD"/>
    <w:rsid w:val="00611889"/>
    <w:rsid w:val="00612AF6"/>
    <w:rsid w:val="006136C7"/>
    <w:rsid w:val="0061387B"/>
    <w:rsid w:val="00615388"/>
    <w:rsid w:val="00615FA2"/>
    <w:rsid w:val="00616E37"/>
    <w:rsid w:val="006173C3"/>
    <w:rsid w:val="006176EE"/>
    <w:rsid w:val="00620147"/>
    <w:rsid w:val="00620E38"/>
    <w:rsid w:val="00621365"/>
    <w:rsid w:val="006233F3"/>
    <w:rsid w:val="0062377F"/>
    <w:rsid w:val="00624B79"/>
    <w:rsid w:val="00625D83"/>
    <w:rsid w:val="0063021E"/>
    <w:rsid w:val="0063112A"/>
    <w:rsid w:val="0063158E"/>
    <w:rsid w:val="00632EC7"/>
    <w:rsid w:val="0063475A"/>
    <w:rsid w:val="0063569D"/>
    <w:rsid w:val="00636606"/>
    <w:rsid w:val="006367DA"/>
    <w:rsid w:val="0063779E"/>
    <w:rsid w:val="006406B9"/>
    <w:rsid w:val="00641107"/>
    <w:rsid w:val="00641A43"/>
    <w:rsid w:val="0064230E"/>
    <w:rsid w:val="00642526"/>
    <w:rsid w:val="00642A06"/>
    <w:rsid w:val="0064349F"/>
    <w:rsid w:val="00643C03"/>
    <w:rsid w:val="0064439E"/>
    <w:rsid w:val="006454D8"/>
    <w:rsid w:val="00646BBD"/>
    <w:rsid w:val="00646DB9"/>
    <w:rsid w:val="00647500"/>
    <w:rsid w:val="006502A8"/>
    <w:rsid w:val="00650B6A"/>
    <w:rsid w:val="006513A6"/>
    <w:rsid w:val="00652BD0"/>
    <w:rsid w:val="00652E3B"/>
    <w:rsid w:val="006542A4"/>
    <w:rsid w:val="00655E78"/>
    <w:rsid w:val="006560DA"/>
    <w:rsid w:val="00656EB2"/>
    <w:rsid w:val="006571A0"/>
    <w:rsid w:val="00657309"/>
    <w:rsid w:val="00657989"/>
    <w:rsid w:val="0066135D"/>
    <w:rsid w:val="006629E2"/>
    <w:rsid w:val="00662B52"/>
    <w:rsid w:val="006637D1"/>
    <w:rsid w:val="006638E3"/>
    <w:rsid w:val="00663A0A"/>
    <w:rsid w:val="00664015"/>
    <w:rsid w:val="00664F8C"/>
    <w:rsid w:val="006657D1"/>
    <w:rsid w:val="00671F82"/>
    <w:rsid w:val="00672697"/>
    <w:rsid w:val="00673E00"/>
    <w:rsid w:val="006760EE"/>
    <w:rsid w:val="00677154"/>
    <w:rsid w:val="00680E14"/>
    <w:rsid w:val="00683CC1"/>
    <w:rsid w:val="006845C7"/>
    <w:rsid w:val="00684C11"/>
    <w:rsid w:val="006856C1"/>
    <w:rsid w:val="00686120"/>
    <w:rsid w:val="006871E3"/>
    <w:rsid w:val="006906B0"/>
    <w:rsid w:val="006928B2"/>
    <w:rsid w:val="0069387F"/>
    <w:rsid w:val="00693B89"/>
    <w:rsid w:val="00693F7E"/>
    <w:rsid w:val="006941F8"/>
    <w:rsid w:val="00695298"/>
    <w:rsid w:val="00696EBF"/>
    <w:rsid w:val="0069760D"/>
    <w:rsid w:val="006A0227"/>
    <w:rsid w:val="006A03EB"/>
    <w:rsid w:val="006A0C20"/>
    <w:rsid w:val="006A336A"/>
    <w:rsid w:val="006A3A97"/>
    <w:rsid w:val="006A410C"/>
    <w:rsid w:val="006A6C82"/>
    <w:rsid w:val="006B2374"/>
    <w:rsid w:val="006B27CC"/>
    <w:rsid w:val="006B282F"/>
    <w:rsid w:val="006B3386"/>
    <w:rsid w:val="006B3A0E"/>
    <w:rsid w:val="006B476E"/>
    <w:rsid w:val="006B522A"/>
    <w:rsid w:val="006B5DD8"/>
    <w:rsid w:val="006B5E68"/>
    <w:rsid w:val="006B67AF"/>
    <w:rsid w:val="006B7150"/>
    <w:rsid w:val="006C0772"/>
    <w:rsid w:val="006C147A"/>
    <w:rsid w:val="006C1927"/>
    <w:rsid w:val="006C234A"/>
    <w:rsid w:val="006C2652"/>
    <w:rsid w:val="006C2EE0"/>
    <w:rsid w:val="006C46C7"/>
    <w:rsid w:val="006C5E3D"/>
    <w:rsid w:val="006C7D82"/>
    <w:rsid w:val="006C7F09"/>
    <w:rsid w:val="006D08B6"/>
    <w:rsid w:val="006D0C9E"/>
    <w:rsid w:val="006D161B"/>
    <w:rsid w:val="006D35C0"/>
    <w:rsid w:val="006D395E"/>
    <w:rsid w:val="006D41A1"/>
    <w:rsid w:val="006D483B"/>
    <w:rsid w:val="006D4F34"/>
    <w:rsid w:val="006D7A53"/>
    <w:rsid w:val="006E0246"/>
    <w:rsid w:val="006E0808"/>
    <w:rsid w:val="006E0CE2"/>
    <w:rsid w:val="006E11C4"/>
    <w:rsid w:val="006E318A"/>
    <w:rsid w:val="006E414E"/>
    <w:rsid w:val="006E4650"/>
    <w:rsid w:val="006E5AFC"/>
    <w:rsid w:val="006E6449"/>
    <w:rsid w:val="006E7175"/>
    <w:rsid w:val="006E775B"/>
    <w:rsid w:val="006F1873"/>
    <w:rsid w:val="006F2392"/>
    <w:rsid w:val="006F5E21"/>
    <w:rsid w:val="006F6059"/>
    <w:rsid w:val="006F6E9C"/>
    <w:rsid w:val="006F6F0F"/>
    <w:rsid w:val="006F7A3F"/>
    <w:rsid w:val="006F7E4B"/>
    <w:rsid w:val="007013E6"/>
    <w:rsid w:val="007015C0"/>
    <w:rsid w:val="00701A55"/>
    <w:rsid w:val="0070590D"/>
    <w:rsid w:val="007072B4"/>
    <w:rsid w:val="00707609"/>
    <w:rsid w:val="00710EBA"/>
    <w:rsid w:val="00711449"/>
    <w:rsid w:val="007129F8"/>
    <w:rsid w:val="00712C9C"/>
    <w:rsid w:val="00713961"/>
    <w:rsid w:val="00713A7D"/>
    <w:rsid w:val="007153B6"/>
    <w:rsid w:val="00716155"/>
    <w:rsid w:val="00716299"/>
    <w:rsid w:val="00717211"/>
    <w:rsid w:val="00720FE2"/>
    <w:rsid w:val="00722686"/>
    <w:rsid w:val="00723023"/>
    <w:rsid w:val="0072421A"/>
    <w:rsid w:val="00724DB0"/>
    <w:rsid w:val="00727BD4"/>
    <w:rsid w:val="00730977"/>
    <w:rsid w:val="00731636"/>
    <w:rsid w:val="007328E9"/>
    <w:rsid w:val="00732D9B"/>
    <w:rsid w:val="007357B6"/>
    <w:rsid w:val="00736944"/>
    <w:rsid w:val="00737115"/>
    <w:rsid w:val="007416B0"/>
    <w:rsid w:val="00742C9A"/>
    <w:rsid w:val="00743045"/>
    <w:rsid w:val="007454CA"/>
    <w:rsid w:val="0074628F"/>
    <w:rsid w:val="0074672D"/>
    <w:rsid w:val="00747142"/>
    <w:rsid w:val="00751060"/>
    <w:rsid w:val="007520D1"/>
    <w:rsid w:val="007567F1"/>
    <w:rsid w:val="00757CEE"/>
    <w:rsid w:val="00757E05"/>
    <w:rsid w:val="00760016"/>
    <w:rsid w:val="0076394B"/>
    <w:rsid w:val="007652E2"/>
    <w:rsid w:val="00766253"/>
    <w:rsid w:val="00766A0F"/>
    <w:rsid w:val="007672FD"/>
    <w:rsid w:val="00767C4B"/>
    <w:rsid w:val="00771503"/>
    <w:rsid w:val="00771610"/>
    <w:rsid w:val="00771C1B"/>
    <w:rsid w:val="00772175"/>
    <w:rsid w:val="007727D4"/>
    <w:rsid w:val="00774EBE"/>
    <w:rsid w:val="00775596"/>
    <w:rsid w:val="0077625C"/>
    <w:rsid w:val="007768C4"/>
    <w:rsid w:val="00776DB7"/>
    <w:rsid w:val="007770F4"/>
    <w:rsid w:val="0078035D"/>
    <w:rsid w:val="00781BC3"/>
    <w:rsid w:val="00782ACA"/>
    <w:rsid w:val="0078385B"/>
    <w:rsid w:val="00783CE5"/>
    <w:rsid w:val="007851B6"/>
    <w:rsid w:val="007857EA"/>
    <w:rsid w:val="00786956"/>
    <w:rsid w:val="007875EB"/>
    <w:rsid w:val="00791ACC"/>
    <w:rsid w:val="007925BD"/>
    <w:rsid w:val="007943A9"/>
    <w:rsid w:val="00794564"/>
    <w:rsid w:val="00794678"/>
    <w:rsid w:val="007947C6"/>
    <w:rsid w:val="00795503"/>
    <w:rsid w:val="007957A6"/>
    <w:rsid w:val="0079619B"/>
    <w:rsid w:val="00796657"/>
    <w:rsid w:val="007A0387"/>
    <w:rsid w:val="007B1711"/>
    <w:rsid w:val="007B352B"/>
    <w:rsid w:val="007B3738"/>
    <w:rsid w:val="007B6649"/>
    <w:rsid w:val="007B7CF0"/>
    <w:rsid w:val="007C0698"/>
    <w:rsid w:val="007C152F"/>
    <w:rsid w:val="007C16AB"/>
    <w:rsid w:val="007C1C44"/>
    <w:rsid w:val="007C24AF"/>
    <w:rsid w:val="007C4994"/>
    <w:rsid w:val="007C4BC9"/>
    <w:rsid w:val="007C6A46"/>
    <w:rsid w:val="007C6FBD"/>
    <w:rsid w:val="007C749C"/>
    <w:rsid w:val="007C758D"/>
    <w:rsid w:val="007C7A47"/>
    <w:rsid w:val="007D0DC3"/>
    <w:rsid w:val="007D13FF"/>
    <w:rsid w:val="007D1650"/>
    <w:rsid w:val="007D2E40"/>
    <w:rsid w:val="007D358E"/>
    <w:rsid w:val="007D3B37"/>
    <w:rsid w:val="007D702B"/>
    <w:rsid w:val="007D74F1"/>
    <w:rsid w:val="007D74FC"/>
    <w:rsid w:val="007D7FD8"/>
    <w:rsid w:val="007E0F19"/>
    <w:rsid w:val="007E1B38"/>
    <w:rsid w:val="007E225B"/>
    <w:rsid w:val="007E31F1"/>
    <w:rsid w:val="007E47A1"/>
    <w:rsid w:val="007E4A50"/>
    <w:rsid w:val="007E60EA"/>
    <w:rsid w:val="007E6FA6"/>
    <w:rsid w:val="007E7747"/>
    <w:rsid w:val="007F16FC"/>
    <w:rsid w:val="007F17FF"/>
    <w:rsid w:val="007F1D53"/>
    <w:rsid w:val="007F1E3A"/>
    <w:rsid w:val="007F2877"/>
    <w:rsid w:val="007F38D7"/>
    <w:rsid w:val="007F3AA2"/>
    <w:rsid w:val="007F41A2"/>
    <w:rsid w:val="007F52CC"/>
    <w:rsid w:val="007F536B"/>
    <w:rsid w:val="007F5F0C"/>
    <w:rsid w:val="00801460"/>
    <w:rsid w:val="0080149A"/>
    <w:rsid w:val="008015B0"/>
    <w:rsid w:val="008030D7"/>
    <w:rsid w:val="00804049"/>
    <w:rsid w:val="00804216"/>
    <w:rsid w:val="0080426E"/>
    <w:rsid w:val="00806663"/>
    <w:rsid w:val="00806676"/>
    <w:rsid w:val="008069FA"/>
    <w:rsid w:val="00806E78"/>
    <w:rsid w:val="008075F3"/>
    <w:rsid w:val="00807AC6"/>
    <w:rsid w:val="00807E74"/>
    <w:rsid w:val="00811ADF"/>
    <w:rsid w:val="00811BB8"/>
    <w:rsid w:val="0081291C"/>
    <w:rsid w:val="00813DE4"/>
    <w:rsid w:val="00813FAF"/>
    <w:rsid w:val="008144C6"/>
    <w:rsid w:val="00814A25"/>
    <w:rsid w:val="00815841"/>
    <w:rsid w:val="00816D05"/>
    <w:rsid w:val="00821702"/>
    <w:rsid w:val="008231EA"/>
    <w:rsid w:val="00823A83"/>
    <w:rsid w:val="00824177"/>
    <w:rsid w:val="00824379"/>
    <w:rsid w:val="00824434"/>
    <w:rsid w:val="008247E7"/>
    <w:rsid w:val="00825BF6"/>
    <w:rsid w:val="008263EA"/>
    <w:rsid w:val="0083004B"/>
    <w:rsid w:val="008301B6"/>
    <w:rsid w:val="008307D0"/>
    <w:rsid w:val="008309F5"/>
    <w:rsid w:val="00830CDF"/>
    <w:rsid w:val="00833463"/>
    <w:rsid w:val="008336F2"/>
    <w:rsid w:val="00834359"/>
    <w:rsid w:val="0083505A"/>
    <w:rsid w:val="008355ED"/>
    <w:rsid w:val="00840921"/>
    <w:rsid w:val="008433FD"/>
    <w:rsid w:val="00843A3C"/>
    <w:rsid w:val="00844E7D"/>
    <w:rsid w:val="00845360"/>
    <w:rsid w:val="00846032"/>
    <w:rsid w:val="008464FF"/>
    <w:rsid w:val="0084767B"/>
    <w:rsid w:val="00850B18"/>
    <w:rsid w:val="00850DA5"/>
    <w:rsid w:val="00851C97"/>
    <w:rsid w:val="00854437"/>
    <w:rsid w:val="0085684D"/>
    <w:rsid w:val="00856C6E"/>
    <w:rsid w:val="0085780E"/>
    <w:rsid w:val="0086050B"/>
    <w:rsid w:val="008609F5"/>
    <w:rsid w:val="0086120D"/>
    <w:rsid w:val="00861B32"/>
    <w:rsid w:val="008626A2"/>
    <w:rsid w:val="00862F59"/>
    <w:rsid w:val="00866477"/>
    <w:rsid w:val="008714FA"/>
    <w:rsid w:val="00875076"/>
    <w:rsid w:val="00876387"/>
    <w:rsid w:val="00877F80"/>
    <w:rsid w:val="00880288"/>
    <w:rsid w:val="0088096E"/>
    <w:rsid w:val="0088136A"/>
    <w:rsid w:val="00881C84"/>
    <w:rsid w:val="008826ED"/>
    <w:rsid w:val="00883C1A"/>
    <w:rsid w:val="0088452E"/>
    <w:rsid w:val="008845B5"/>
    <w:rsid w:val="00884C20"/>
    <w:rsid w:val="00885031"/>
    <w:rsid w:val="0088684E"/>
    <w:rsid w:val="0088751F"/>
    <w:rsid w:val="00887E56"/>
    <w:rsid w:val="008906AD"/>
    <w:rsid w:val="0089181D"/>
    <w:rsid w:val="00891A54"/>
    <w:rsid w:val="00891D48"/>
    <w:rsid w:val="008925E8"/>
    <w:rsid w:val="008942CC"/>
    <w:rsid w:val="008A0C51"/>
    <w:rsid w:val="008A141F"/>
    <w:rsid w:val="008A1680"/>
    <w:rsid w:val="008A1CD4"/>
    <w:rsid w:val="008A4E2E"/>
    <w:rsid w:val="008B010E"/>
    <w:rsid w:val="008B0423"/>
    <w:rsid w:val="008B1206"/>
    <w:rsid w:val="008B20E4"/>
    <w:rsid w:val="008B5754"/>
    <w:rsid w:val="008B62F6"/>
    <w:rsid w:val="008B6AD1"/>
    <w:rsid w:val="008B7A49"/>
    <w:rsid w:val="008C1A6B"/>
    <w:rsid w:val="008C2871"/>
    <w:rsid w:val="008C2E32"/>
    <w:rsid w:val="008C3F40"/>
    <w:rsid w:val="008C46BB"/>
    <w:rsid w:val="008C56D8"/>
    <w:rsid w:val="008C57C4"/>
    <w:rsid w:val="008C5BD7"/>
    <w:rsid w:val="008C658C"/>
    <w:rsid w:val="008C6F9A"/>
    <w:rsid w:val="008C789C"/>
    <w:rsid w:val="008C7ABA"/>
    <w:rsid w:val="008D2EB7"/>
    <w:rsid w:val="008D3066"/>
    <w:rsid w:val="008D37FB"/>
    <w:rsid w:val="008D38C5"/>
    <w:rsid w:val="008D5E81"/>
    <w:rsid w:val="008D7849"/>
    <w:rsid w:val="008D79A1"/>
    <w:rsid w:val="008E00B8"/>
    <w:rsid w:val="008E05C4"/>
    <w:rsid w:val="008E0B27"/>
    <w:rsid w:val="008E1C8D"/>
    <w:rsid w:val="008E23FA"/>
    <w:rsid w:val="008E34A8"/>
    <w:rsid w:val="008E48B8"/>
    <w:rsid w:val="008E5BD8"/>
    <w:rsid w:val="008E5D13"/>
    <w:rsid w:val="008F08CD"/>
    <w:rsid w:val="008F167C"/>
    <w:rsid w:val="008F2014"/>
    <w:rsid w:val="008F5B00"/>
    <w:rsid w:val="008F6450"/>
    <w:rsid w:val="008F6545"/>
    <w:rsid w:val="008F70AE"/>
    <w:rsid w:val="008F7458"/>
    <w:rsid w:val="00900DCB"/>
    <w:rsid w:val="009031A5"/>
    <w:rsid w:val="009036C7"/>
    <w:rsid w:val="00903775"/>
    <w:rsid w:val="00904492"/>
    <w:rsid w:val="009044C8"/>
    <w:rsid w:val="00906494"/>
    <w:rsid w:val="00906F55"/>
    <w:rsid w:val="00907FBA"/>
    <w:rsid w:val="00912334"/>
    <w:rsid w:val="00913971"/>
    <w:rsid w:val="00913C14"/>
    <w:rsid w:val="0091437D"/>
    <w:rsid w:val="009145CD"/>
    <w:rsid w:val="00916B77"/>
    <w:rsid w:val="00917C0C"/>
    <w:rsid w:val="009217DD"/>
    <w:rsid w:val="00921D15"/>
    <w:rsid w:val="00923C1A"/>
    <w:rsid w:val="00924114"/>
    <w:rsid w:val="0092460D"/>
    <w:rsid w:val="0092576C"/>
    <w:rsid w:val="00925990"/>
    <w:rsid w:val="00925D31"/>
    <w:rsid w:val="009306B4"/>
    <w:rsid w:val="009308A5"/>
    <w:rsid w:val="00931013"/>
    <w:rsid w:val="00931065"/>
    <w:rsid w:val="00931ACA"/>
    <w:rsid w:val="00932815"/>
    <w:rsid w:val="00932E46"/>
    <w:rsid w:val="00934066"/>
    <w:rsid w:val="009346B7"/>
    <w:rsid w:val="00934CF7"/>
    <w:rsid w:val="0093512B"/>
    <w:rsid w:val="00936B15"/>
    <w:rsid w:val="00936C75"/>
    <w:rsid w:val="00937553"/>
    <w:rsid w:val="0094078F"/>
    <w:rsid w:val="00942E2F"/>
    <w:rsid w:val="009434C3"/>
    <w:rsid w:val="00945C3B"/>
    <w:rsid w:val="009476D0"/>
    <w:rsid w:val="00947B96"/>
    <w:rsid w:val="00952CA6"/>
    <w:rsid w:val="009534F1"/>
    <w:rsid w:val="009557BF"/>
    <w:rsid w:val="009559AE"/>
    <w:rsid w:val="009567BC"/>
    <w:rsid w:val="009568FA"/>
    <w:rsid w:val="009576DA"/>
    <w:rsid w:val="00960E7F"/>
    <w:rsid w:val="00962868"/>
    <w:rsid w:val="00965B02"/>
    <w:rsid w:val="009669B5"/>
    <w:rsid w:val="00967082"/>
    <w:rsid w:val="009700BF"/>
    <w:rsid w:val="00970D29"/>
    <w:rsid w:val="00971EC9"/>
    <w:rsid w:val="009728CA"/>
    <w:rsid w:val="00972A07"/>
    <w:rsid w:val="009734E2"/>
    <w:rsid w:val="009737F8"/>
    <w:rsid w:val="00973E16"/>
    <w:rsid w:val="00974996"/>
    <w:rsid w:val="00976818"/>
    <w:rsid w:val="00977139"/>
    <w:rsid w:val="009803F1"/>
    <w:rsid w:val="009806C5"/>
    <w:rsid w:val="00982439"/>
    <w:rsid w:val="00982FB3"/>
    <w:rsid w:val="00983CFD"/>
    <w:rsid w:val="00985A55"/>
    <w:rsid w:val="00986ACD"/>
    <w:rsid w:val="00986CA5"/>
    <w:rsid w:val="009877BB"/>
    <w:rsid w:val="0099069F"/>
    <w:rsid w:val="00990D16"/>
    <w:rsid w:val="00991C25"/>
    <w:rsid w:val="00994CEE"/>
    <w:rsid w:val="00994F3C"/>
    <w:rsid w:val="00995517"/>
    <w:rsid w:val="009963DC"/>
    <w:rsid w:val="00997441"/>
    <w:rsid w:val="0099768A"/>
    <w:rsid w:val="009A04DD"/>
    <w:rsid w:val="009A2464"/>
    <w:rsid w:val="009A279D"/>
    <w:rsid w:val="009A2816"/>
    <w:rsid w:val="009A28D8"/>
    <w:rsid w:val="009A2BE1"/>
    <w:rsid w:val="009A3356"/>
    <w:rsid w:val="009A392E"/>
    <w:rsid w:val="009A3E5F"/>
    <w:rsid w:val="009A4C33"/>
    <w:rsid w:val="009A5D37"/>
    <w:rsid w:val="009A6084"/>
    <w:rsid w:val="009A7647"/>
    <w:rsid w:val="009B24DA"/>
    <w:rsid w:val="009B31E2"/>
    <w:rsid w:val="009C2024"/>
    <w:rsid w:val="009C4DB3"/>
    <w:rsid w:val="009D0CD3"/>
    <w:rsid w:val="009D0D5B"/>
    <w:rsid w:val="009D1812"/>
    <w:rsid w:val="009D242E"/>
    <w:rsid w:val="009D3811"/>
    <w:rsid w:val="009D3BDF"/>
    <w:rsid w:val="009D4545"/>
    <w:rsid w:val="009D4C3B"/>
    <w:rsid w:val="009D4C84"/>
    <w:rsid w:val="009D4DF0"/>
    <w:rsid w:val="009D582A"/>
    <w:rsid w:val="009D5DE5"/>
    <w:rsid w:val="009D6E97"/>
    <w:rsid w:val="009D7110"/>
    <w:rsid w:val="009D71C8"/>
    <w:rsid w:val="009E0D9C"/>
    <w:rsid w:val="009E11BC"/>
    <w:rsid w:val="009E2171"/>
    <w:rsid w:val="009E45F1"/>
    <w:rsid w:val="009E4DF1"/>
    <w:rsid w:val="009E50F8"/>
    <w:rsid w:val="009E51D5"/>
    <w:rsid w:val="009F066E"/>
    <w:rsid w:val="009F0D7F"/>
    <w:rsid w:val="009F2B53"/>
    <w:rsid w:val="009F40BC"/>
    <w:rsid w:val="009F606C"/>
    <w:rsid w:val="009F6DE1"/>
    <w:rsid w:val="009F7ECB"/>
    <w:rsid w:val="00A006FA"/>
    <w:rsid w:val="00A0082B"/>
    <w:rsid w:val="00A04AAE"/>
    <w:rsid w:val="00A069FC"/>
    <w:rsid w:val="00A07894"/>
    <w:rsid w:val="00A1024E"/>
    <w:rsid w:val="00A11820"/>
    <w:rsid w:val="00A11E22"/>
    <w:rsid w:val="00A142CA"/>
    <w:rsid w:val="00A172EA"/>
    <w:rsid w:val="00A17ADD"/>
    <w:rsid w:val="00A211EA"/>
    <w:rsid w:val="00A22E3B"/>
    <w:rsid w:val="00A2342F"/>
    <w:rsid w:val="00A23CBC"/>
    <w:rsid w:val="00A24315"/>
    <w:rsid w:val="00A244A7"/>
    <w:rsid w:val="00A246D4"/>
    <w:rsid w:val="00A24A8D"/>
    <w:rsid w:val="00A25DCF"/>
    <w:rsid w:val="00A26FAC"/>
    <w:rsid w:val="00A30D42"/>
    <w:rsid w:val="00A313D2"/>
    <w:rsid w:val="00A31515"/>
    <w:rsid w:val="00A330EA"/>
    <w:rsid w:val="00A34801"/>
    <w:rsid w:val="00A3483B"/>
    <w:rsid w:val="00A35801"/>
    <w:rsid w:val="00A361E2"/>
    <w:rsid w:val="00A41A5A"/>
    <w:rsid w:val="00A465BB"/>
    <w:rsid w:val="00A46A67"/>
    <w:rsid w:val="00A50C58"/>
    <w:rsid w:val="00A53BBD"/>
    <w:rsid w:val="00A55755"/>
    <w:rsid w:val="00A55797"/>
    <w:rsid w:val="00A56C7B"/>
    <w:rsid w:val="00A60430"/>
    <w:rsid w:val="00A617F1"/>
    <w:rsid w:val="00A629D0"/>
    <w:rsid w:val="00A65063"/>
    <w:rsid w:val="00A65600"/>
    <w:rsid w:val="00A65E09"/>
    <w:rsid w:val="00A66651"/>
    <w:rsid w:val="00A67035"/>
    <w:rsid w:val="00A6707C"/>
    <w:rsid w:val="00A671A9"/>
    <w:rsid w:val="00A67294"/>
    <w:rsid w:val="00A70250"/>
    <w:rsid w:val="00A7311C"/>
    <w:rsid w:val="00A736C7"/>
    <w:rsid w:val="00A75378"/>
    <w:rsid w:val="00A769D9"/>
    <w:rsid w:val="00A77A73"/>
    <w:rsid w:val="00A77BC5"/>
    <w:rsid w:val="00A8090C"/>
    <w:rsid w:val="00A817E6"/>
    <w:rsid w:val="00A82BB4"/>
    <w:rsid w:val="00A832F1"/>
    <w:rsid w:val="00A843F1"/>
    <w:rsid w:val="00A84953"/>
    <w:rsid w:val="00A85BE0"/>
    <w:rsid w:val="00A85EC6"/>
    <w:rsid w:val="00A86ACE"/>
    <w:rsid w:val="00A86C88"/>
    <w:rsid w:val="00A86DF4"/>
    <w:rsid w:val="00A925EB"/>
    <w:rsid w:val="00A93759"/>
    <w:rsid w:val="00A9475D"/>
    <w:rsid w:val="00A958E2"/>
    <w:rsid w:val="00A9655D"/>
    <w:rsid w:val="00A965E0"/>
    <w:rsid w:val="00AA1B89"/>
    <w:rsid w:val="00AA3453"/>
    <w:rsid w:val="00AA3B13"/>
    <w:rsid w:val="00AA3FD9"/>
    <w:rsid w:val="00AA4448"/>
    <w:rsid w:val="00AA4798"/>
    <w:rsid w:val="00AA4D01"/>
    <w:rsid w:val="00AA4EE6"/>
    <w:rsid w:val="00AA5172"/>
    <w:rsid w:val="00AA51EC"/>
    <w:rsid w:val="00AA5EB3"/>
    <w:rsid w:val="00AA6B99"/>
    <w:rsid w:val="00AA756B"/>
    <w:rsid w:val="00AA7FF9"/>
    <w:rsid w:val="00AB04B7"/>
    <w:rsid w:val="00AB04BA"/>
    <w:rsid w:val="00AB1D72"/>
    <w:rsid w:val="00AB2897"/>
    <w:rsid w:val="00AB2A62"/>
    <w:rsid w:val="00AB2C3D"/>
    <w:rsid w:val="00AB312A"/>
    <w:rsid w:val="00AB3545"/>
    <w:rsid w:val="00AB3ED3"/>
    <w:rsid w:val="00AB412B"/>
    <w:rsid w:val="00AB6448"/>
    <w:rsid w:val="00AB6A38"/>
    <w:rsid w:val="00AB7B18"/>
    <w:rsid w:val="00AC04E6"/>
    <w:rsid w:val="00AC185A"/>
    <w:rsid w:val="00AC19D3"/>
    <w:rsid w:val="00AC24A2"/>
    <w:rsid w:val="00AC283E"/>
    <w:rsid w:val="00AC3792"/>
    <w:rsid w:val="00AC494E"/>
    <w:rsid w:val="00AC4B89"/>
    <w:rsid w:val="00AC7DE0"/>
    <w:rsid w:val="00AD05AE"/>
    <w:rsid w:val="00AD0D40"/>
    <w:rsid w:val="00AD1C97"/>
    <w:rsid w:val="00AD4405"/>
    <w:rsid w:val="00AD78B0"/>
    <w:rsid w:val="00AD7FC4"/>
    <w:rsid w:val="00AE107A"/>
    <w:rsid w:val="00AE15C7"/>
    <w:rsid w:val="00AE1A0F"/>
    <w:rsid w:val="00AE2F25"/>
    <w:rsid w:val="00AE3D88"/>
    <w:rsid w:val="00AE4B9D"/>
    <w:rsid w:val="00AE4E94"/>
    <w:rsid w:val="00AE5B90"/>
    <w:rsid w:val="00AE5C0B"/>
    <w:rsid w:val="00AE5C39"/>
    <w:rsid w:val="00AE5D79"/>
    <w:rsid w:val="00AE637A"/>
    <w:rsid w:val="00AE6A4C"/>
    <w:rsid w:val="00AE720C"/>
    <w:rsid w:val="00AE7504"/>
    <w:rsid w:val="00AF15EA"/>
    <w:rsid w:val="00AF227E"/>
    <w:rsid w:val="00AF39E7"/>
    <w:rsid w:val="00AF486B"/>
    <w:rsid w:val="00AF5C35"/>
    <w:rsid w:val="00AF6362"/>
    <w:rsid w:val="00AF6496"/>
    <w:rsid w:val="00AF673B"/>
    <w:rsid w:val="00AF77CA"/>
    <w:rsid w:val="00AF7C19"/>
    <w:rsid w:val="00B00E2F"/>
    <w:rsid w:val="00B00F87"/>
    <w:rsid w:val="00B046DE"/>
    <w:rsid w:val="00B053E8"/>
    <w:rsid w:val="00B059F9"/>
    <w:rsid w:val="00B06062"/>
    <w:rsid w:val="00B06D9D"/>
    <w:rsid w:val="00B0743C"/>
    <w:rsid w:val="00B10D63"/>
    <w:rsid w:val="00B10DF8"/>
    <w:rsid w:val="00B1299A"/>
    <w:rsid w:val="00B13240"/>
    <w:rsid w:val="00B13358"/>
    <w:rsid w:val="00B13A78"/>
    <w:rsid w:val="00B14DDC"/>
    <w:rsid w:val="00B1576B"/>
    <w:rsid w:val="00B1640A"/>
    <w:rsid w:val="00B16696"/>
    <w:rsid w:val="00B16A98"/>
    <w:rsid w:val="00B16B5B"/>
    <w:rsid w:val="00B208F1"/>
    <w:rsid w:val="00B22FD6"/>
    <w:rsid w:val="00B23829"/>
    <w:rsid w:val="00B240F2"/>
    <w:rsid w:val="00B2492A"/>
    <w:rsid w:val="00B24CA0"/>
    <w:rsid w:val="00B24E57"/>
    <w:rsid w:val="00B24FEF"/>
    <w:rsid w:val="00B2595A"/>
    <w:rsid w:val="00B25C06"/>
    <w:rsid w:val="00B25F7A"/>
    <w:rsid w:val="00B272CF"/>
    <w:rsid w:val="00B2746B"/>
    <w:rsid w:val="00B275AD"/>
    <w:rsid w:val="00B30256"/>
    <w:rsid w:val="00B304BA"/>
    <w:rsid w:val="00B31DA7"/>
    <w:rsid w:val="00B32B39"/>
    <w:rsid w:val="00B356A1"/>
    <w:rsid w:val="00B35930"/>
    <w:rsid w:val="00B367E8"/>
    <w:rsid w:val="00B36ECF"/>
    <w:rsid w:val="00B40BD1"/>
    <w:rsid w:val="00B414AB"/>
    <w:rsid w:val="00B42C37"/>
    <w:rsid w:val="00B45483"/>
    <w:rsid w:val="00B46547"/>
    <w:rsid w:val="00B46F20"/>
    <w:rsid w:val="00B46FF1"/>
    <w:rsid w:val="00B47110"/>
    <w:rsid w:val="00B478C0"/>
    <w:rsid w:val="00B47F45"/>
    <w:rsid w:val="00B507E5"/>
    <w:rsid w:val="00B514C7"/>
    <w:rsid w:val="00B51A42"/>
    <w:rsid w:val="00B520A1"/>
    <w:rsid w:val="00B5293C"/>
    <w:rsid w:val="00B52965"/>
    <w:rsid w:val="00B52F0D"/>
    <w:rsid w:val="00B53B1C"/>
    <w:rsid w:val="00B55229"/>
    <w:rsid w:val="00B557DC"/>
    <w:rsid w:val="00B5685C"/>
    <w:rsid w:val="00B61A77"/>
    <w:rsid w:val="00B63D6A"/>
    <w:rsid w:val="00B63F0F"/>
    <w:rsid w:val="00B63FEF"/>
    <w:rsid w:val="00B644E4"/>
    <w:rsid w:val="00B64EAC"/>
    <w:rsid w:val="00B65BE6"/>
    <w:rsid w:val="00B66F64"/>
    <w:rsid w:val="00B7150A"/>
    <w:rsid w:val="00B72E74"/>
    <w:rsid w:val="00B7312C"/>
    <w:rsid w:val="00B736CC"/>
    <w:rsid w:val="00B73C28"/>
    <w:rsid w:val="00B74BC9"/>
    <w:rsid w:val="00B74BE1"/>
    <w:rsid w:val="00B75CBB"/>
    <w:rsid w:val="00B768B9"/>
    <w:rsid w:val="00B7712B"/>
    <w:rsid w:val="00B80759"/>
    <w:rsid w:val="00B8078B"/>
    <w:rsid w:val="00B81E07"/>
    <w:rsid w:val="00B82A54"/>
    <w:rsid w:val="00B8338D"/>
    <w:rsid w:val="00B83FD9"/>
    <w:rsid w:val="00B846CA"/>
    <w:rsid w:val="00B85415"/>
    <w:rsid w:val="00B86FB4"/>
    <w:rsid w:val="00B90A67"/>
    <w:rsid w:val="00B939A3"/>
    <w:rsid w:val="00B94ADE"/>
    <w:rsid w:val="00B950BF"/>
    <w:rsid w:val="00B951D7"/>
    <w:rsid w:val="00B96898"/>
    <w:rsid w:val="00BA068A"/>
    <w:rsid w:val="00BA1054"/>
    <w:rsid w:val="00BA2192"/>
    <w:rsid w:val="00BA2C7A"/>
    <w:rsid w:val="00BA33BD"/>
    <w:rsid w:val="00BA51DA"/>
    <w:rsid w:val="00BA5A4E"/>
    <w:rsid w:val="00BA5C20"/>
    <w:rsid w:val="00BA67B6"/>
    <w:rsid w:val="00BB14B1"/>
    <w:rsid w:val="00BB4145"/>
    <w:rsid w:val="00BB68A3"/>
    <w:rsid w:val="00BC12F1"/>
    <w:rsid w:val="00BC1C14"/>
    <w:rsid w:val="00BC2813"/>
    <w:rsid w:val="00BC2A4B"/>
    <w:rsid w:val="00BC3629"/>
    <w:rsid w:val="00BC3BD4"/>
    <w:rsid w:val="00BC4949"/>
    <w:rsid w:val="00BC4992"/>
    <w:rsid w:val="00BC5D64"/>
    <w:rsid w:val="00BC616C"/>
    <w:rsid w:val="00BD0A36"/>
    <w:rsid w:val="00BD10BC"/>
    <w:rsid w:val="00BD3235"/>
    <w:rsid w:val="00BD3845"/>
    <w:rsid w:val="00BD477E"/>
    <w:rsid w:val="00BD7351"/>
    <w:rsid w:val="00BD73AD"/>
    <w:rsid w:val="00BD7B5A"/>
    <w:rsid w:val="00BE0E5F"/>
    <w:rsid w:val="00BE142D"/>
    <w:rsid w:val="00BE145A"/>
    <w:rsid w:val="00BE2141"/>
    <w:rsid w:val="00BE25EC"/>
    <w:rsid w:val="00BE3A25"/>
    <w:rsid w:val="00BE5A2C"/>
    <w:rsid w:val="00BE5B9B"/>
    <w:rsid w:val="00BE5D92"/>
    <w:rsid w:val="00BE71A6"/>
    <w:rsid w:val="00BE7D1A"/>
    <w:rsid w:val="00BF42FA"/>
    <w:rsid w:val="00BF49A3"/>
    <w:rsid w:val="00BF530A"/>
    <w:rsid w:val="00BF60B0"/>
    <w:rsid w:val="00BF7869"/>
    <w:rsid w:val="00C007D6"/>
    <w:rsid w:val="00C00CAB"/>
    <w:rsid w:val="00C01705"/>
    <w:rsid w:val="00C03472"/>
    <w:rsid w:val="00C04088"/>
    <w:rsid w:val="00C045A7"/>
    <w:rsid w:val="00C04FEA"/>
    <w:rsid w:val="00C05862"/>
    <w:rsid w:val="00C05AA2"/>
    <w:rsid w:val="00C05DEC"/>
    <w:rsid w:val="00C068F3"/>
    <w:rsid w:val="00C073AA"/>
    <w:rsid w:val="00C07544"/>
    <w:rsid w:val="00C1009F"/>
    <w:rsid w:val="00C102E0"/>
    <w:rsid w:val="00C10FEB"/>
    <w:rsid w:val="00C11246"/>
    <w:rsid w:val="00C11B00"/>
    <w:rsid w:val="00C12715"/>
    <w:rsid w:val="00C12B8C"/>
    <w:rsid w:val="00C12F5B"/>
    <w:rsid w:val="00C12FDF"/>
    <w:rsid w:val="00C13EC1"/>
    <w:rsid w:val="00C1431B"/>
    <w:rsid w:val="00C148F7"/>
    <w:rsid w:val="00C14B9F"/>
    <w:rsid w:val="00C15039"/>
    <w:rsid w:val="00C15559"/>
    <w:rsid w:val="00C170B4"/>
    <w:rsid w:val="00C170F7"/>
    <w:rsid w:val="00C20D9C"/>
    <w:rsid w:val="00C21228"/>
    <w:rsid w:val="00C21CCC"/>
    <w:rsid w:val="00C2404D"/>
    <w:rsid w:val="00C246A7"/>
    <w:rsid w:val="00C254CC"/>
    <w:rsid w:val="00C264BF"/>
    <w:rsid w:val="00C26A80"/>
    <w:rsid w:val="00C27200"/>
    <w:rsid w:val="00C274D3"/>
    <w:rsid w:val="00C27ED0"/>
    <w:rsid w:val="00C31B1E"/>
    <w:rsid w:val="00C32425"/>
    <w:rsid w:val="00C333C5"/>
    <w:rsid w:val="00C33803"/>
    <w:rsid w:val="00C339FA"/>
    <w:rsid w:val="00C35E93"/>
    <w:rsid w:val="00C35FB7"/>
    <w:rsid w:val="00C3616F"/>
    <w:rsid w:val="00C365EF"/>
    <w:rsid w:val="00C37A14"/>
    <w:rsid w:val="00C40A7A"/>
    <w:rsid w:val="00C41807"/>
    <w:rsid w:val="00C4187F"/>
    <w:rsid w:val="00C43042"/>
    <w:rsid w:val="00C44416"/>
    <w:rsid w:val="00C447C1"/>
    <w:rsid w:val="00C44D8F"/>
    <w:rsid w:val="00C45A1C"/>
    <w:rsid w:val="00C46311"/>
    <w:rsid w:val="00C46355"/>
    <w:rsid w:val="00C46BCC"/>
    <w:rsid w:val="00C47F1E"/>
    <w:rsid w:val="00C52497"/>
    <w:rsid w:val="00C52553"/>
    <w:rsid w:val="00C525A8"/>
    <w:rsid w:val="00C52981"/>
    <w:rsid w:val="00C548EE"/>
    <w:rsid w:val="00C56F93"/>
    <w:rsid w:val="00C603D4"/>
    <w:rsid w:val="00C638D3"/>
    <w:rsid w:val="00C6423D"/>
    <w:rsid w:val="00C651A8"/>
    <w:rsid w:val="00C65C38"/>
    <w:rsid w:val="00C66270"/>
    <w:rsid w:val="00C675F6"/>
    <w:rsid w:val="00C67D37"/>
    <w:rsid w:val="00C70DF9"/>
    <w:rsid w:val="00C71066"/>
    <w:rsid w:val="00C72C44"/>
    <w:rsid w:val="00C72C55"/>
    <w:rsid w:val="00C72D51"/>
    <w:rsid w:val="00C73893"/>
    <w:rsid w:val="00C76C54"/>
    <w:rsid w:val="00C76DE6"/>
    <w:rsid w:val="00C77BA8"/>
    <w:rsid w:val="00C77D15"/>
    <w:rsid w:val="00C81433"/>
    <w:rsid w:val="00C81CEE"/>
    <w:rsid w:val="00C833A4"/>
    <w:rsid w:val="00C83BB7"/>
    <w:rsid w:val="00C85048"/>
    <w:rsid w:val="00C85C27"/>
    <w:rsid w:val="00C86E95"/>
    <w:rsid w:val="00C934C6"/>
    <w:rsid w:val="00C93544"/>
    <w:rsid w:val="00C93A6F"/>
    <w:rsid w:val="00C9470C"/>
    <w:rsid w:val="00C951EE"/>
    <w:rsid w:val="00C967C5"/>
    <w:rsid w:val="00C9707D"/>
    <w:rsid w:val="00C97E6A"/>
    <w:rsid w:val="00CA0C81"/>
    <w:rsid w:val="00CA13DA"/>
    <w:rsid w:val="00CA1469"/>
    <w:rsid w:val="00CA1E30"/>
    <w:rsid w:val="00CA4CE2"/>
    <w:rsid w:val="00CA4D39"/>
    <w:rsid w:val="00CA5707"/>
    <w:rsid w:val="00CA5C46"/>
    <w:rsid w:val="00CA68A5"/>
    <w:rsid w:val="00CA7A79"/>
    <w:rsid w:val="00CA7ED7"/>
    <w:rsid w:val="00CB1220"/>
    <w:rsid w:val="00CB2514"/>
    <w:rsid w:val="00CB3FBE"/>
    <w:rsid w:val="00CB424B"/>
    <w:rsid w:val="00CB58F6"/>
    <w:rsid w:val="00CB5AF2"/>
    <w:rsid w:val="00CB7123"/>
    <w:rsid w:val="00CC04E9"/>
    <w:rsid w:val="00CC099B"/>
    <w:rsid w:val="00CC0C7F"/>
    <w:rsid w:val="00CC1E07"/>
    <w:rsid w:val="00CC3785"/>
    <w:rsid w:val="00CC4163"/>
    <w:rsid w:val="00CC508D"/>
    <w:rsid w:val="00CC77C2"/>
    <w:rsid w:val="00CC7941"/>
    <w:rsid w:val="00CD05A6"/>
    <w:rsid w:val="00CD06BD"/>
    <w:rsid w:val="00CD1C21"/>
    <w:rsid w:val="00CD2517"/>
    <w:rsid w:val="00CD2658"/>
    <w:rsid w:val="00CD32FD"/>
    <w:rsid w:val="00CD4FA6"/>
    <w:rsid w:val="00CD5F95"/>
    <w:rsid w:val="00CD7A4D"/>
    <w:rsid w:val="00CD7D87"/>
    <w:rsid w:val="00CE2337"/>
    <w:rsid w:val="00CE266A"/>
    <w:rsid w:val="00CE33B1"/>
    <w:rsid w:val="00CE4687"/>
    <w:rsid w:val="00CE53F7"/>
    <w:rsid w:val="00CE613B"/>
    <w:rsid w:val="00CE678C"/>
    <w:rsid w:val="00CE6D21"/>
    <w:rsid w:val="00CE6D41"/>
    <w:rsid w:val="00CE72CD"/>
    <w:rsid w:val="00CF0040"/>
    <w:rsid w:val="00CF2E29"/>
    <w:rsid w:val="00CF2FB6"/>
    <w:rsid w:val="00CF35F5"/>
    <w:rsid w:val="00CF428A"/>
    <w:rsid w:val="00CF42BE"/>
    <w:rsid w:val="00CF4E1D"/>
    <w:rsid w:val="00CF553E"/>
    <w:rsid w:val="00CF5DE1"/>
    <w:rsid w:val="00CF6390"/>
    <w:rsid w:val="00CF6732"/>
    <w:rsid w:val="00CF795A"/>
    <w:rsid w:val="00D001BA"/>
    <w:rsid w:val="00D0164E"/>
    <w:rsid w:val="00D01F4F"/>
    <w:rsid w:val="00D02CCF"/>
    <w:rsid w:val="00D02D03"/>
    <w:rsid w:val="00D032CE"/>
    <w:rsid w:val="00D03809"/>
    <w:rsid w:val="00D05E56"/>
    <w:rsid w:val="00D1052B"/>
    <w:rsid w:val="00D10BB1"/>
    <w:rsid w:val="00D1117E"/>
    <w:rsid w:val="00D11C4D"/>
    <w:rsid w:val="00D13E02"/>
    <w:rsid w:val="00D14B83"/>
    <w:rsid w:val="00D15A92"/>
    <w:rsid w:val="00D2013B"/>
    <w:rsid w:val="00D2059C"/>
    <w:rsid w:val="00D214E7"/>
    <w:rsid w:val="00D21E7C"/>
    <w:rsid w:val="00D22565"/>
    <w:rsid w:val="00D24C20"/>
    <w:rsid w:val="00D24CEA"/>
    <w:rsid w:val="00D24E09"/>
    <w:rsid w:val="00D26402"/>
    <w:rsid w:val="00D26538"/>
    <w:rsid w:val="00D27999"/>
    <w:rsid w:val="00D279D8"/>
    <w:rsid w:val="00D306B0"/>
    <w:rsid w:val="00D30A95"/>
    <w:rsid w:val="00D313C4"/>
    <w:rsid w:val="00D313D6"/>
    <w:rsid w:val="00D35302"/>
    <w:rsid w:val="00D35760"/>
    <w:rsid w:val="00D36C0F"/>
    <w:rsid w:val="00D36DB4"/>
    <w:rsid w:val="00D40EBB"/>
    <w:rsid w:val="00D432EF"/>
    <w:rsid w:val="00D43B6D"/>
    <w:rsid w:val="00D44287"/>
    <w:rsid w:val="00D456EC"/>
    <w:rsid w:val="00D47638"/>
    <w:rsid w:val="00D50549"/>
    <w:rsid w:val="00D51053"/>
    <w:rsid w:val="00D51950"/>
    <w:rsid w:val="00D51FC2"/>
    <w:rsid w:val="00D522E0"/>
    <w:rsid w:val="00D5260B"/>
    <w:rsid w:val="00D5315F"/>
    <w:rsid w:val="00D540C8"/>
    <w:rsid w:val="00D55559"/>
    <w:rsid w:val="00D55E4D"/>
    <w:rsid w:val="00D57B7E"/>
    <w:rsid w:val="00D57BA1"/>
    <w:rsid w:val="00D63B34"/>
    <w:rsid w:val="00D63FDC"/>
    <w:rsid w:val="00D64288"/>
    <w:rsid w:val="00D648A7"/>
    <w:rsid w:val="00D660A1"/>
    <w:rsid w:val="00D663AA"/>
    <w:rsid w:val="00D67B8B"/>
    <w:rsid w:val="00D7003B"/>
    <w:rsid w:val="00D70329"/>
    <w:rsid w:val="00D7059C"/>
    <w:rsid w:val="00D70697"/>
    <w:rsid w:val="00D70D87"/>
    <w:rsid w:val="00D72437"/>
    <w:rsid w:val="00D72B6C"/>
    <w:rsid w:val="00D7518A"/>
    <w:rsid w:val="00D76854"/>
    <w:rsid w:val="00D76A70"/>
    <w:rsid w:val="00D76E68"/>
    <w:rsid w:val="00D77B20"/>
    <w:rsid w:val="00D80002"/>
    <w:rsid w:val="00D80937"/>
    <w:rsid w:val="00D812D0"/>
    <w:rsid w:val="00D82EFA"/>
    <w:rsid w:val="00D836A8"/>
    <w:rsid w:val="00D8417F"/>
    <w:rsid w:val="00D847A6"/>
    <w:rsid w:val="00D85889"/>
    <w:rsid w:val="00D85D0C"/>
    <w:rsid w:val="00D85F0C"/>
    <w:rsid w:val="00D87CF0"/>
    <w:rsid w:val="00D9001B"/>
    <w:rsid w:val="00D92069"/>
    <w:rsid w:val="00D922A3"/>
    <w:rsid w:val="00D92315"/>
    <w:rsid w:val="00D92CB6"/>
    <w:rsid w:val="00D9310A"/>
    <w:rsid w:val="00D93479"/>
    <w:rsid w:val="00D93597"/>
    <w:rsid w:val="00D94C3E"/>
    <w:rsid w:val="00D95476"/>
    <w:rsid w:val="00DA031B"/>
    <w:rsid w:val="00DA0399"/>
    <w:rsid w:val="00DA0B37"/>
    <w:rsid w:val="00DA0D8A"/>
    <w:rsid w:val="00DA105A"/>
    <w:rsid w:val="00DA2CBA"/>
    <w:rsid w:val="00DA376C"/>
    <w:rsid w:val="00DA614E"/>
    <w:rsid w:val="00DA61F1"/>
    <w:rsid w:val="00DA6201"/>
    <w:rsid w:val="00DB1F62"/>
    <w:rsid w:val="00DB3940"/>
    <w:rsid w:val="00DB3B55"/>
    <w:rsid w:val="00DB3BB2"/>
    <w:rsid w:val="00DB4A79"/>
    <w:rsid w:val="00DB57E5"/>
    <w:rsid w:val="00DB5F11"/>
    <w:rsid w:val="00DB62B5"/>
    <w:rsid w:val="00DB6366"/>
    <w:rsid w:val="00DB64F1"/>
    <w:rsid w:val="00DB6EE7"/>
    <w:rsid w:val="00DB706A"/>
    <w:rsid w:val="00DC0539"/>
    <w:rsid w:val="00DC061E"/>
    <w:rsid w:val="00DC0DAC"/>
    <w:rsid w:val="00DC18B7"/>
    <w:rsid w:val="00DC2E99"/>
    <w:rsid w:val="00DC53E8"/>
    <w:rsid w:val="00DC54D3"/>
    <w:rsid w:val="00DC5ADF"/>
    <w:rsid w:val="00DC5B59"/>
    <w:rsid w:val="00DC63FE"/>
    <w:rsid w:val="00DC66E9"/>
    <w:rsid w:val="00DC7045"/>
    <w:rsid w:val="00DC755B"/>
    <w:rsid w:val="00DC75CA"/>
    <w:rsid w:val="00DC7651"/>
    <w:rsid w:val="00DD05DD"/>
    <w:rsid w:val="00DD10C8"/>
    <w:rsid w:val="00DD17D4"/>
    <w:rsid w:val="00DD4103"/>
    <w:rsid w:val="00DD43B2"/>
    <w:rsid w:val="00DD7A1C"/>
    <w:rsid w:val="00DE1248"/>
    <w:rsid w:val="00DE25BC"/>
    <w:rsid w:val="00DE37D9"/>
    <w:rsid w:val="00DE3ABD"/>
    <w:rsid w:val="00DE3EF2"/>
    <w:rsid w:val="00DE4027"/>
    <w:rsid w:val="00DE76ED"/>
    <w:rsid w:val="00DE7706"/>
    <w:rsid w:val="00DE7F7F"/>
    <w:rsid w:val="00DF049C"/>
    <w:rsid w:val="00DF1ED4"/>
    <w:rsid w:val="00DF30B2"/>
    <w:rsid w:val="00DF4CBF"/>
    <w:rsid w:val="00DF4CF0"/>
    <w:rsid w:val="00DF530C"/>
    <w:rsid w:val="00DF60A0"/>
    <w:rsid w:val="00DF60CE"/>
    <w:rsid w:val="00DF70E0"/>
    <w:rsid w:val="00DF7A92"/>
    <w:rsid w:val="00E00296"/>
    <w:rsid w:val="00E01195"/>
    <w:rsid w:val="00E01764"/>
    <w:rsid w:val="00E033CD"/>
    <w:rsid w:val="00E04311"/>
    <w:rsid w:val="00E110EF"/>
    <w:rsid w:val="00E11643"/>
    <w:rsid w:val="00E152C3"/>
    <w:rsid w:val="00E15778"/>
    <w:rsid w:val="00E157C0"/>
    <w:rsid w:val="00E15A94"/>
    <w:rsid w:val="00E162B9"/>
    <w:rsid w:val="00E1651E"/>
    <w:rsid w:val="00E208CD"/>
    <w:rsid w:val="00E20E6C"/>
    <w:rsid w:val="00E21877"/>
    <w:rsid w:val="00E22A23"/>
    <w:rsid w:val="00E2407E"/>
    <w:rsid w:val="00E25A14"/>
    <w:rsid w:val="00E25A3E"/>
    <w:rsid w:val="00E25FB1"/>
    <w:rsid w:val="00E26755"/>
    <w:rsid w:val="00E26B07"/>
    <w:rsid w:val="00E30E77"/>
    <w:rsid w:val="00E31EA8"/>
    <w:rsid w:val="00E3220F"/>
    <w:rsid w:val="00E330BE"/>
    <w:rsid w:val="00E333E3"/>
    <w:rsid w:val="00E335B5"/>
    <w:rsid w:val="00E34515"/>
    <w:rsid w:val="00E35559"/>
    <w:rsid w:val="00E4061D"/>
    <w:rsid w:val="00E40636"/>
    <w:rsid w:val="00E4112C"/>
    <w:rsid w:val="00E41575"/>
    <w:rsid w:val="00E41C0C"/>
    <w:rsid w:val="00E4211D"/>
    <w:rsid w:val="00E427BD"/>
    <w:rsid w:val="00E42D2D"/>
    <w:rsid w:val="00E43383"/>
    <w:rsid w:val="00E43BF0"/>
    <w:rsid w:val="00E467FF"/>
    <w:rsid w:val="00E46B46"/>
    <w:rsid w:val="00E515F2"/>
    <w:rsid w:val="00E516D9"/>
    <w:rsid w:val="00E51FB3"/>
    <w:rsid w:val="00E54559"/>
    <w:rsid w:val="00E54680"/>
    <w:rsid w:val="00E55B0F"/>
    <w:rsid w:val="00E55ED9"/>
    <w:rsid w:val="00E56606"/>
    <w:rsid w:val="00E56CAD"/>
    <w:rsid w:val="00E56CF0"/>
    <w:rsid w:val="00E571C6"/>
    <w:rsid w:val="00E61057"/>
    <w:rsid w:val="00E61272"/>
    <w:rsid w:val="00E6236A"/>
    <w:rsid w:val="00E62719"/>
    <w:rsid w:val="00E63065"/>
    <w:rsid w:val="00E63CE9"/>
    <w:rsid w:val="00E653C1"/>
    <w:rsid w:val="00E65B76"/>
    <w:rsid w:val="00E66E9C"/>
    <w:rsid w:val="00E66FC2"/>
    <w:rsid w:val="00E67221"/>
    <w:rsid w:val="00E6741D"/>
    <w:rsid w:val="00E70369"/>
    <w:rsid w:val="00E70B6B"/>
    <w:rsid w:val="00E71E92"/>
    <w:rsid w:val="00E74890"/>
    <w:rsid w:val="00E75675"/>
    <w:rsid w:val="00E75E0A"/>
    <w:rsid w:val="00E7776E"/>
    <w:rsid w:val="00E80598"/>
    <w:rsid w:val="00E80814"/>
    <w:rsid w:val="00E81AD3"/>
    <w:rsid w:val="00E822B9"/>
    <w:rsid w:val="00E8234D"/>
    <w:rsid w:val="00E82DE8"/>
    <w:rsid w:val="00E83097"/>
    <w:rsid w:val="00E831D0"/>
    <w:rsid w:val="00E83224"/>
    <w:rsid w:val="00E852C6"/>
    <w:rsid w:val="00E85E88"/>
    <w:rsid w:val="00E861A2"/>
    <w:rsid w:val="00E93112"/>
    <w:rsid w:val="00E93B7A"/>
    <w:rsid w:val="00E93BC5"/>
    <w:rsid w:val="00E93C5F"/>
    <w:rsid w:val="00E942FC"/>
    <w:rsid w:val="00E96483"/>
    <w:rsid w:val="00E96847"/>
    <w:rsid w:val="00E96CCD"/>
    <w:rsid w:val="00E96F3F"/>
    <w:rsid w:val="00EA0278"/>
    <w:rsid w:val="00EA0E55"/>
    <w:rsid w:val="00EA1A17"/>
    <w:rsid w:val="00EA22D9"/>
    <w:rsid w:val="00EA2CF1"/>
    <w:rsid w:val="00EA43D6"/>
    <w:rsid w:val="00EA523D"/>
    <w:rsid w:val="00EA59B9"/>
    <w:rsid w:val="00EA6D65"/>
    <w:rsid w:val="00EA75BC"/>
    <w:rsid w:val="00EB2A53"/>
    <w:rsid w:val="00EB2CB3"/>
    <w:rsid w:val="00EB3685"/>
    <w:rsid w:val="00EB44B6"/>
    <w:rsid w:val="00EB471C"/>
    <w:rsid w:val="00EB5593"/>
    <w:rsid w:val="00EB642B"/>
    <w:rsid w:val="00EB663C"/>
    <w:rsid w:val="00EB7996"/>
    <w:rsid w:val="00EB7B2B"/>
    <w:rsid w:val="00EC12A1"/>
    <w:rsid w:val="00EC2292"/>
    <w:rsid w:val="00EC3652"/>
    <w:rsid w:val="00EC44BB"/>
    <w:rsid w:val="00EC6C4F"/>
    <w:rsid w:val="00EC6C67"/>
    <w:rsid w:val="00ED09F8"/>
    <w:rsid w:val="00ED15C2"/>
    <w:rsid w:val="00ED1E39"/>
    <w:rsid w:val="00ED2385"/>
    <w:rsid w:val="00ED2A16"/>
    <w:rsid w:val="00ED33CD"/>
    <w:rsid w:val="00ED4ED2"/>
    <w:rsid w:val="00ED5143"/>
    <w:rsid w:val="00ED51CB"/>
    <w:rsid w:val="00ED73DE"/>
    <w:rsid w:val="00ED75FC"/>
    <w:rsid w:val="00ED7AAB"/>
    <w:rsid w:val="00EE29B0"/>
    <w:rsid w:val="00EE354A"/>
    <w:rsid w:val="00EE5859"/>
    <w:rsid w:val="00EE58AF"/>
    <w:rsid w:val="00EE6C83"/>
    <w:rsid w:val="00EE6DE7"/>
    <w:rsid w:val="00EE6E37"/>
    <w:rsid w:val="00EE75C1"/>
    <w:rsid w:val="00EE7A96"/>
    <w:rsid w:val="00EE7F18"/>
    <w:rsid w:val="00EF0652"/>
    <w:rsid w:val="00EF0B5F"/>
    <w:rsid w:val="00EF3F84"/>
    <w:rsid w:val="00EF3FFA"/>
    <w:rsid w:val="00EF436B"/>
    <w:rsid w:val="00EF4551"/>
    <w:rsid w:val="00EF475C"/>
    <w:rsid w:val="00EF6B0C"/>
    <w:rsid w:val="00EF6F3E"/>
    <w:rsid w:val="00EF7FA6"/>
    <w:rsid w:val="00F00C24"/>
    <w:rsid w:val="00F011DA"/>
    <w:rsid w:val="00F020B1"/>
    <w:rsid w:val="00F0280A"/>
    <w:rsid w:val="00F02DC7"/>
    <w:rsid w:val="00F03E13"/>
    <w:rsid w:val="00F045F1"/>
    <w:rsid w:val="00F05024"/>
    <w:rsid w:val="00F05504"/>
    <w:rsid w:val="00F05585"/>
    <w:rsid w:val="00F06626"/>
    <w:rsid w:val="00F06F32"/>
    <w:rsid w:val="00F103A0"/>
    <w:rsid w:val="00F106F1"/>
    <w:rsid w:val="00F11CC3"/>
    <w:rsid w:val="00F11E8B"/>
    <w:rsid w:val="00F138CC"/>
    <w:rsid w:val="00F1426F"/>
    <w:rsid w:val="00F14605"/>
    <w:rsid w:val="00F15C75"/>
    <w:rsid w:val="00F160BD"/>
    <w:rsid w:val="00F16AA6"/>
    <w:rsid w:val="00F16DAE"/>
    <w:rsid w:val="00F20C54"/>
    <w:rsid w:val="00F20D7F"/>
    <w:rsid w:val="00F22B1D"/>
    <w:rsid w:val="00F2318D"/>
    <w:rsid w:val="00F25A4A"/>
    <w:rsid w:val="00F2710C"/>
    <w:rsid w:val="00F271D9"/>
    <w:rsid w:val="00F313BD"/>
    <w:rsid w:val="00F31926"/>
    <w:rsid w:val="00F32FE1"/>
    <w:rsid w:val="00F33161"/>
    <w:rsid w:val="00F3338A"/>
    <w:rsid w:val="00F35541"/>
    <w:rsid w:val="00F35D70"/>
    <w:rsid w:val="00F36A23"/>
    <w:rsid w:val="00F37146"/>
    <w:rsid w:val="00F3742C"/>
    <w:rsid w:val="00F37458"/>
    <w:rsid w:val="00F417DF"/>
    <w:rsid w:val="00F41A96"/>
    <w:rsid w:val="00F4241D"/>
    <w:rsid w:val="00F428BA"/>
    <w:rsid w:val="00F43619"/>
    <w:rsid w:val="00F4369C"/>
    <w:rsid w:val="00F4397C"/>
    <w:rsid w:val="00F44ECB"/>
    <w:rsid w:val="00F451C4"/>
    <w:rsid w:val="00F45323"/>
    <w:rsid w:val="00F45679"/>
    <w:rsid w:val="00F458BB"/>
    <w:rsid w:val="00F45CEF"/>
    <w:rsid w:val="00F46120"/>
    <w:rsid w:val="00F476E9"/>
    <w:rsid w:val="00F50E04"/>
    <w:rsid w:val="00F51346"/>
    <w:rsid w:val="00F51B08"/>
    <w:rsid w:val="00F5200F"/>
    <w:rsid w:val="00F527A7"/>
    <w:rsid w:val="00F532E5"/>
    <w:rsid w:val="00F53E9E"/>
    <w:rsid w:val="00F54C6D"/>
    <w:rsid w:val="00F5537C"/>
    <w:rsid w:val="00F56B4C"/>
    <w:rsid w:val="00F570C6"/>
    <w:rsid w:val="00F61246"/>
    <w:rsid w:val="00F61F9D"/>
    <w:rsid w:val="00F627BC"/>
    <w:rsid w:val="00F62CF4"/>
    <w:rsid w:val="00F630E5"/>
    <w:rsid w:val="00F656E6"/>
    <w:rsid w:val="00F65A5C"/>
    <w:rsid w:val="00F65ED5"/>
    <w:rsid w:val="00F669EA"/>
    <w:rsid w:val="00F66DB6"/>
    <w:rsid w:val="00F66ECD"/>
    <w:rsid w:val="00F73A47"/>
    <w:rsid w:val="00F76552"/>
    <w:rsid w:val="00F766FE"/>
    <w:rsid w:val="00F819FC"/>
    <w:rsid w:val="00F82891"/>
    <w:rsid w:val="00F83D10"/>
    <w:rsid w:val="00F85E14"/>
    <w:rsid w:val="00F867BD"/>
    <w:rsid w:val="00F86DF4"/>
    <w:rsid w:val="00F86EE4"/>
    <w:rsid w:val="00F87535"/>
    <w:rsid w:val="00F90F3F"/>
    <w:rsid w:val="00F915E6"/>
    <w:rsid w:val="00F91AE7"/>
    <w:rsid w:val="00F91F5D"/>
    <w:rsid w:val="00F92BD9"/>
    <w:rsid w:val="00F93383"/>
    <w:rsid w:val="00F93ECA"/>
    <w:rsid w:val="00F93FC0"/>
    <w:rsid w:val="00F9400F"/>
    <w:rsid w:val="00F96AF2"/>
    <w:rsid w:val="00F97588"/>
    <w:rsid w:val="00F97594"/>
    <w:rsid w:val="00F97EDB"/>
    <w:rsid w:val="00FA0586"/>
    <w:rsid w:val="00FA1174"/>
    <w:rsid w:val="00FA1558"/>
    <w:rsid w:val="00FA203C"/>
    <w:rsid w:val="00FA20ED"/>
    <w:rsid w:val="00FA2A2C"/>
    <w:rsid w:val="00FA2E72"/>
    <w:rsid w:val="00FA4269"/>
    <w:rsid w:val="00FA4C9F"/>
    <w:rsid w:val="00FA4FA8"/>
    <w:rsid w:val="00FA506D"/>
    <w:rsid w:val="00FA5460"/>
    <w:rsid w:val="00FA5F39"/>
    <w:rsid w:val="00FA6F39"/>
    <w:rsid w:val="00FA789A"/>
    <w:rsid w:val="00FB0EA0"/>
    <w:rsid w:val="00FB1737"/>
    <w:rsid w:val="00FB1D71"/>
    <w:rsid w:val="00FB28EE"/>
    <w:rsid w:val="00FB2A28"/>
    <w:rsid w:val="00FB3411"/>
    <w:rsid w:val="00FB3EE6"/>
    <w:rsid w:val="00FB54EB"/>
    <w:rsid w:val="00FB57BF"/>
    <w:rsid w:val="00FC0A59"/>
    <w:rsid w:val="00FC0DF9"/>
    <w:rsid w:val="00FC1EF7"/>
    <w:rsid w:val="00FC2BD2"/>
    <w:rsid w:val="00FC7444"/>
    <w:rsid w:val="00FC7518"/>
    <w:rsid w:val="00FD06C6"/>
    <w:rsid w:val="00FD0D68"/>
    <w:rsid w:val="00FD367A"/>
    <w:rsid w:val="00FD3AEB"/>
    <w:rsid w:val="00FD66BB"/>
    <w:rsid w:val="00FD6D25"/>
    <w:rsid w:val="00FD78B0"/>
    <w:rsid w:val="00FD7A4F"/>
    <w:rsid w:val="00FD7D7C"/>
    <w:rsid w:val="00FD7F14"/>
    <w:rsid w:val="00FE011F"/>
    <w:rsid w:val="00FE19D8"/>
    <w:rsid w:val="00FE21BD"/>
    <w:rsid w:val="00FE2E45"/>
    <w:rsid w:val="00FE2EE5"/>
    <w:rsid w:val="00FE34D2"/>
    <w:rsid w:val="00FE3DBF"/>
    <w:rsid w:val="00FE42D9"/>
    <w:rsid w:val="00FE4882"/>
    <w:rsid w:val="00FE69CA"/>
    <w:rsid w:val="00FF0581"/>
    <w:rsid w:val="00FF0DF7"/>
    <w:rsid w:val="00FF193F"/>
    <w:rsid w:val="00FF2683"/>
    <w:rsid w:val="00FF3009"/>
    <w:rsid w:val="00FF30F5"/>
    <w:rsid w:val="00FF3339"/>
    <w:rsid w:val="00FF4BC6"/>
    <w:rsid w:val="00FF4D83"/>
    <w:rsid w:val="00FF5CC9"/>
    <w:rsid w:val="00FF630D"/>
    <w:rsid w:val="00FF6704"/>
    <w:rsid w:val="00FF6895"/>
    <w:rsid w:val="00FF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,"/>
  <w:listSeparator w:val=";"/>
  <w14:docId w14:val="1A57BB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/>
    <w:lsdException w:name="Intense Quote" w:locked="0" w:semiHidden="0" w:uiPriority="3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/>
    <w:lsdException w:name="Intense Emphasis" w:locked="0" w:semiHidden="0" w:uiPriority="21" w:unhideWhenUsed="0"/>
    <w:lsdException w:name="Subtle Reference" w:locked="0" w:semiHidden="0" w:uiPriority="31" w:unhideWhenUsed="0"/>
    <w:lsdException w:name="Intense Reference" w:locked="0" w:semiHidden="0" w:uiPriority="32" w:unhideWhenUsed="0"/>
    <w:lsdException w:name="Book Title" w:locked="0" w:semiHidden="0" w:uiPriority="33" w:unhideWhenUsed="0"/>
    <w:lsdException w:name="Bibliography" w:locked="0" w:uiPriority="37"/>
    <w:lsdException w:name="TOC Heading" w:locked="0" w:semiHidden="0" w:uiPriority="39" w:unhideWhenUsed="0"/>
  </w:latentStyles>
  <w:style w:type="paragraph" w:default="1" w:styleId="Standaard">
    <w:name w:val="Normal"/>
    <w:qFormat/>
    <w:rsid w:val="00D9001B"/>
    <w:pPr>
      <w:spacing w:after="160" w:line="259" w:lineRule="auto"/>
    </w:pPr>
    <w:rPr>
      <w:rFonts w:ascii="Corbel" w:hAnsi="Corbel"/>
      <w:sz w:val="20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64EAC"/>
    <w:pPr>
      <w:keepNext/>
      <w:keepLines/>
      <w:pageBreakBefore/>
      <w:numPr>
        <w:numId w:val="1"/>
      </w:numPr>
      <w:spacing w:before="120" w:after="240"/>
      <w:ind w:left="0"/>
      <w:outlineLvl w:val="0"/>
    </w:pPr>
    <w:rPr>
      <w:rFonts w:eastAsia="Times New Roman"/>
      <w:b/>
      <w:color w:val="2E74B5"/>
      <w:sz w:val="32"/>
      <w:szCs w:val="32"/>
    </w:rPr>
  </w:style>
  <w:style w:type="paragraph" w:styleId="Kop2">
    <w:name w:val="heading 2"/>
    <w:basedOn w:val="Kop1"/>
    <w:next w:val="Standaard"/>
    <w:link w:val="Kop2Char"/>
    <w:uiPriority w:val="99"/>
    <w:qFormat/>
    <w:rsid w:val="00811BB8"/>
    <w:pPr>
      <w:pageBreakBefore w:val="0"/>
      <w:numPr>
        <w:ilvl w:val="1"/>
      </w:numPr>
      <w:spacing w:before="280" w:after="120"/>
      <w:ind w:left="0" w:hanging="567"/>
      <w:outlineLvl w:val="1"/>
    </w:pPr>
    <w:rPr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9"/>
    <w:qFormat/>
    <w:rsid w:val="00B64EAC"/>
    <w:pPr>
      <w:keepNext/>
      <w:keepLines/>
      <w:numPr>
        <w:ilvl w:val="2"/>
        <w:numId w:val="1"/>
      </w:numPr>
      <w:spacing w:before="360" w:after="120"/>
      <w:ind w:left="0" w:hanging="567"/>
      <w:outlineLvl w:val="2"/>
    </w:pPr>
    <w:rPr>
      <w:rFonts w:eastAsia="Times New Roman"/>
      <w:color w:val="2E74B5"/>
      <w:szCs w:val="24"/>
    </w:rPr>
  </w:style>
  <w:style w:type="paragraph" w:styleId="Kop4">
    <w:name w:val="heading 4"/>
    <w:basedOn w:val="Standaard"/>
    <w:next w:val="Standaard"/>
    <w:link w:val="Kop4Char"/>
    <w:uiPriority w:val="99"/>
    <w:rsid w:val="00143A1F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Kop5">
    <w:name w:val="heading 5"/>
    <w:basedOn w:val="Standaard"/>
    <w:next w:val="Standaard"/>
    <w:link w:val="Kop5Char"/>
    <w:uiPriority w:val="99"/>
    <w:rsid w:val="00143A1F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Kop6">
    <w:name w:val="heading 6"/>
    <w:basedOn w:val="Standaard"/>
    <w:next w:val="Standaard"/>
    <w:link w:val="Kop6Char"/>
    <w:uiPriority w:val="99"/>
    <w:rsid w:val="003E6766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Kop7">
    <w:name w:val="heading 7"/>
    <w:basedOn w:val="Standaard"/>
    <w:next w:val="Standaard"/>
    <w:link w:val="Kop7Char"/>
    <w:uiPriority w:val="99"/>
    <w:rsid w:val="003E6766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Kop8">
    <w:name w:val="heading 8"/>
    <w:basedOn w:val="Standaard"/>
    <w:next w:val="Standaard"/>
    <w:link w:val="Kop8Char"/>
    <w:uiPriority w:val="99"/>
    <w:rsid w:val="003E6766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Cs w:val="21"/>
    </w:rPr>
  </w:style>
  <w:style w:type="paragraph" w:styleId="Kop9">
    <w:name w:val="heading 9"/>
    <w:basedOn w:val="Standaard"/>
    <w:next w:val="Standaard"/>
    <w:link w:val="Kop9Char"/>
    <w:uiPriority w:val="99"/>
    <w:rsid w:val="003E6766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sid w:val="00B64EAC"/>
    <w:rPr>
      <w:rFonts w:ascii="Corbel" w:eastAsia="Times New Roman" w:hAnsi="Corbel"/>
      <w:b/>
      <w:color w:val="2E74B5"/>
      <w:sz w:val="32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811BB8"/>
    <w:rPr>
      <w:rFonts w:ascii="Corbel" w:eastAsia="Times New Roman" w:hAnsi="Corbel"/>
      <w:b/>
      <w:color w:val="2E74B5"/>
      <w:sz w:val="24"/>
      <w:szCs w:val="24"/>
      <w:lang w:val="nl-NL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B64EAC"/>
    <w:rPr>
      <w:rFonts w:ascii="Corbel" w:eastAsia="Times New Roman" w:hAnsi="Corbel"/>
      <w:color w:val="2E74B5"/>
      <w:sz w:val="20"/>
      <w:szCs w:val="24"/>
      <w:lang w:val="nl-NL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143A1F"/>
    <w:rPr>
      <w:rFonts w:ascii="Calibri Light" w:eastAsia="Times New Roman" w:hAnsi="Calibri Light"/>
      <w:i/>
      <w:iCs/>
      <w:color w:val="2E74B5"/>
      <w:sz w:val="20"/>
      <w:lang w:val="nl-NL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143A1F"/>
    <w:rPr>
      <w:rFonts w:ascii="Calibri Light" w:eastAsia="Times New Roman" w:hAnsi="Calibri Light"/>
      <w:color w:val="2E74B5"/>
      <w:sz w:val="20"/>
      <w:lang w:val="nl-NL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3E6766"/>
    <w:rPr>
      <w:rFonts w:ascii="Calibri Light" w:eastAsia="Times New Roman" w:hAnsi="Calibri Light"/>
      <w:color w:val="1F4D78"/>
      <w:sz w:val="20"/>
      <w:lang w:val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3E6766"/>
    <w:rPr>
      <w:rFonts w:ascii="Calibri Light" w:eastAsia="Times New Roman" w:hAnsi="Calibri Light"/>
      <w:i/>
      <w:iCs/>
      <w:color w:val="1F4D78"/>
      <w:sz w:val="20"/>
      <w:lang w:val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3E6766"/>
    <w:rPr>
      <w:rFonts w:ascii="Calibri Light" w:eastAsia="Times New Roman" w:hAnsi="Calibri Light"/>
      <w:color w:val="272727"/>
      <w:sz w:val="20"/>
      <w:szCs w:val="21"/>
      <w:lang w:val="nl-NL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3E6766"/>
    <w:rPr>
      <w:rFonts w:ascii="Calibri Light" w:eastAsia="Times New Roman" w:hAnsi="Calibri Light"/>
      <w:i/>
      <w:iCs/>
      <w:color w:val="272727"/>
      <w:sz w:val="20"/>
      <w:szCs w:val="21"/>
      <w:lang w:val="nl-NL"/>
    </w:rPr>
  </w:style>
  <w:style w:type="paragraph" w:styleId="Lijstalinea">
    <w:name w:val="List Paragraph"/>
    <w:basedOn w:val="Standaard"/>
    <w:uiPriority w:val="34"/>
    <w:qFormat/>
    <w:rsid w:val="003F4370"/>
    <w:pPr>
      <w:contextualSpacing/>
    </w:pPr>
  </w:style>
  <w:style w:type="paragraph" w:styleId="Kopvaninhoudsopgave">
    <w:name w:val="TOC Heading"/>
    <w:basedOn w:val="Kop1"/>
    <w:next w:val="Standaard"/>
    <w:uiPriority w:val="99"/>
    <w:rsid w:val="008F2014"/>
    <w:pPr>
      <w:ind w:firstLine="0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9A7647"/>
    <w:pPr>
      <w:spacing w:before="120" w:after="120"/>
    </w:pPr>
    <w:rPr>
      <w:rFonts w:asciiTheme="minorHAnsi" w:hAnsiTheme="minorHAnsi"/>
      <w:b/>
      <w:bCs/>
      <w:caps/>
      <w:szCs w:val="20"/>
    </w:rPr>
  </w:style>
  <w:style w:type="paragraph" w:styleId="Inhopg2">
    <w:name w:val="toc 2"/>
    <w:basedOn w:val="Standaard"/>
    <w:next w:val="Standaard"/>
    <w:autoRedefine/>
    <w:uiPriority w:val="39"/>
    <w:rsid w:val="009A7647"/>
    <w:pPr>
      <w:spacing w:after="0"/>
      <w:ind w:left="210"/>
    </w:pPr>
    <w:rPr>
      <w:rFonts w:asciiTheme="minorHAnsi" w:hAnsiTheme="minorHAnsi"/>
      <w:smallCaps/>
      <w:szCs w:val="20"/>
    </w:rPr>
  </w:style>
  <w:style w:type="character" w:styleId="Hyperlink">
    <w:name w:val="Hyperlink"/>
    <w:basedOn w:val="Standaardalinea-lettertype"/>
    <w:uiPriority w:val="99"/>
    <w:rsid w:val="003C5D76"/>
    <w:rPr>
      <w:rFonts w:ascii="Corbel" w:hAnsi="Corbel" w:cs="Times New Roman"/>
      <w:color w:val="0563C1"/>
      <w:sz w:val="20"/>
      <w:u w:val="single"/>
    </w:rPr>
  </w:style>
  <w:style w:type="paragraph" w:styleId="Koptekst">
    <w:name w:val="header"/>
    <w:basedOn w:val="Standaard"/>
    <w:link w:val="KoptekstChar"/>
    <w:uiPriority w:val="99"/>
    <w:rsid w:val="008F201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8F2014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1556D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1556D6"/>
    <w:rPr>
      <w:rFonts w:ascii="Corbel" w:hAnsi="Corbel"/>
      <w:sz w:val="16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rsid w:val="00E152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E152C3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rsid w:val="00846032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4603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846032"/>
    <w:rPr>
      <w:rFonts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84603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846032"/>
    <w:rPr>
      <w:rFonts w:cs="Times New Roman"/>
      <w:b/>
      <w:bCs/>
      <w:sz w:val="20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rsid w:val="00027716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075DC9"/>
    <w:rPr>
      <w:rFonts w:ascii="Times New Roman" w:hAnsi="Times New Roman" w:cs="Times New Roman"/>
      <w:sz w:val="2"/>
      <w:lang w:val="nl-NL"/>
    </w:rPr>
  </w:style>
  <w:style w:type="table" w:styleId="Tabelraster">
    <w:name w:val="Table Grid"/>
    <w:basedOn w:val="Standaardtabel"/>
    <w:locked/>
    <w:rsid w:val="005D5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10">
    <w:name w:val="KOP 1"/>
    <w:aliases w:val="zonder nummering"/>
    <w:basedOn w:val="Standaard"/>
    <w:next w:val="Standaard"/>
    <w:rsid w:val="00CB1220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hanging="851"/>
      <w:textAlignment w:val="baseline"/>
    </w:pPr>
    <w:rPr>
      <w:rFonts w:ascii="Verdana" w:eastAsia="Times New Roman" w:hAnsi="Verdana" w:cs="Verdana"/>
      <w:smallCaps/>
      <w:sz w:val="22"/>
      <w:szCs w:val="24"/>
    </w:rPr>
  </w:style>
  <w:style w:type="paragraph" w:customStyle="1" w:styleId="Standaardtabeltekst">
    <w:name w:val="Standaard tabeltekst"/>
    <w:basedOn w:val="Standaard"/>
    <w:rsid w:val="00CB1220"/>
    <w:pPr>
      <w:overflowPunct w:val="0"/>
      <w:autoSpaceDE w:val="0"/>
      <w:autoSpaceDN w:val="0"/>
      <w:adjustRightInd w:val="0"/>
      <w:spacing w:after="40" w:line="240" w:lineRule="atLeast"/>
      <w:textAlignment w:val="baseline"/>
    </w:pPr>
    <w:rPr>
      <w:rFonts w:ascii="Verdana" w:eastAsia="Times New Roman" w:hAnsi="Verdana" w:cs="Verdana"/>
      <w:sz w:val="13"/>
      <w:szCs w:val="13"/>
    </w:rPr>
  </w:style>
  <w:style w:type="paragraph" w:styleId="Revisie">
    <w:name w:val="Revision"/>
    <w:hidden/>
    <w:uiPriority w:val="99"/>
    <w:semiHidden/>
    <w:rsid w:val="007F1D53"/>
    <w:rPr>
      <w:rFonts w:ascii="Corbel" w:hAnsi="Corbel"/>
      <w:sz w:val="21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locked/>
    <w:rsid w:val="00C83BB7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unhideWhenUsed/>
    <w:locked/>
    <w:rsid w:val="001556D6"/>
    <w:pPr>
      <w:spacing w:after="0"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1556D6"/>
    <w:rPr>
      <w:rFonts w:ascii="Corbel" w:hAnsi="Corbel"/>
      <w:sz w:val="16"/>
      <w:szCs w:val="20"/>
      <w:lang w:val="nl-NL"/>
    </w:rPr>
  </w:style>
  <w:style w:type="character" w:styleId="Voetnootmarkering">
    <w:name w:val="footnote reference"/>
    <w:basedOn w:val="Standaardalinea-lettertype"/>
    <w:uiPriority w:val="99"/>
    <w:unhideWhenUsed/>
    <w:locked/>
    <w:rsid w:val="00CD1C21"/>
    <w:rPr>
      <w:vertAlign w:val="superscript"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6367DA"/>
    <w:pPr>
      <w:spacing w:after="0"/>
      <w:ind w:left="420"/>
    </w:pPr>
    <w:rPr>
      <w:rFonts w:asciiTheme="minorHAnsi" w:hAnsiTheme="minorHAnsi"/>
      <w:i/>
      <w:iCs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locked/>
    <w:rsid w:val="00525BAF"/>
    <w:pPr>
      <w:spacing w:after="0"/>
      <w:ind w:left="63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locked/>
    <w:rsid w:val="00525BAF"/>
    <w:pPr>
      <w:spacing w:after="0"/>
      <w:ind w:left="84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locked/>
    <w:rsid w:val="00525BAF"/>
    <w:pPr>
      <w:spacing w:after="0"/>
      <w:ind w:left="105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locked/>
    <w:rsid w:val="00525BAF"/>
    <w:pPr>
      <w:spacing w:after="0"/>
      <w:ind w:left="126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locked/>
    <w:rsid w:val="00525BAF"/>
    <w:pPr>
      <w:spacing w:after="0"/>
      <w:ind w:left="147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locked/>
    <w:rsid w:val="00525BAF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customStyle="1" w:styleId="Opsommingbullet">
    <w:name w:val="Opsomming bullet"/>
    <w:basedOn w:val="Standaard"/>
    <w:qFormat/>
    <w:rsid w:val="00462CF6"/>
    <w:pPr>
      <w:numPr>
        <w:numId w:val="6"/>
      </w:numPr>
      <w:spacing w:after="0" w:line="280" w:lineRule="atLeast"/>
    </w:pPr>
    <w:rPr>
      <w:rFonts w:eastAsia="Times New Roman"/>
      <w:szCs w:val="21"/>
      <w:lang w:eastAsia="nl-NL"/>
    </w:rPr>
  </w:style>
  <w:style w:type="table" w:customStyle="1" w:styleId="Tabelraster1">
    <w:name w:val="Tabelraster1"/>
    <w:basedOn w:val="Standaardtabel"/>
    <w:next w:val="Tabelraster"/>
    <w:locked/>
    <w:rsid w:val="004E6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/>
    <w:lsdException w:name="heading 5" w:semiHidden="0" w:unhideWhenUsed="0"/>
    <w:lsdException w:name="heading 6" w:semiHidden="0" w:unhideWhenUsed="0"/>
    <w:lsdException w:name="heading 7" w:semiHidden="0" w:unhideWhenUsed="0"/>
    <w:lsdException w:name="heading 8" w:semiHidden="0" w:unhideWhenUsed="0"/>
    <w:lsdException w:name="heading 9" w:semiHidden="0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0" w:unhideWhenUsed="0"/>
    <w:lsdException w:name="Placeholder Text" w:locked="0" w:unhideWhenUsed="0"/>
    <w:lsdException w:name="No Spacing" w:locked="0" w:semiHidden="0" w:uiPriority="1" w:unhideWhenUsed="0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/>
    <w:lsdException w:name="Intense Quote" w:locked="0" w:semiHidden="0" w:uiPriority="30" w:unhideWhenUsed="0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/>
    <w:lsdException w:name="Intense Emphasis" w:locked="0" w:semiHidden="0" w:uiPriority="21" w:unhideWhenUsed="0"/>
    <w:lsdException w:name="Subtle Reference" w:locked="0" w:semiHidden="0" w:uiPriority="31" w:unhideWhenUsed="0"/>
    <w:lsdException w:name="Intense Reference" w:locked="0" w:semiHidden="0" w:uiPriority="32" w:unhideWhenUsed="0"/>
    <w:lsdException w:name="Book Title" w:locked="0" w:semiHidden="0" w:uiPriority="33" w:unhideWhenUsed="0"/>
    <w:lsdException w:name="Bibliography" w:locked="0" w:uiPriority="37"/>
    <w:lsdException w:name="TOC Heading" w:locked="0" w:semiHidden="0" w:uiPriority="39" w:unhideWhenUsed="0"/>
  </w:latentStyles>
  <w:style w:type="paragraph" w:default="1" w:styleId="Standaard">
    <w:name w:val="Normal"/>
    <w:qFormat/>
    <w:rsid w:val="00D9001B"/>
    <w:pPr>
      <w:spacing w:after="160" w:line="259" w:lineRule="auto"/>
    </w:pPr>
    <w:rPr>
      <w:rFonts w:ascii="Corbel" w:hAnsi="Corbel"/>
      <w:sz w:val="20"/>
      <w:lang w:val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B64EAC"/>
    <w:pPr>
      <w:keepNext/>
      <w:keepLines/>
      <w:pageBreakBefore/>
      <w:numPr>
        <w:numId w:val="1"/>
      </w:numPr>
      <w:spacing w:before="120" w:after="240"/>
      <w:ind w:left="0"/>
      <w:outlineLvl w:val="0"/>
    </w:pPr>
    <w:rPr>
      <w:rFonts w:eastAsia="Times New Roman"/>
      <w:b/>
      <w:color w:val="2E74B5"/>
      <w:sz w:val="32"/>
      <w:szCs w:val="32"/>
    </w:rPr>
  </w:style>
  <w:style w:type="paragraph" w:styleId="Kop2">
    <w:name w:val="heading 2"/>
    <w:basedOn w:val="Kop1"/>
    <w:next w:val="Standaard"/>
    <w:link w:val="Kop2Char"/>
    <w:uiPriority w:val="99"/>
    <w:qFormat/>
    <w:rsid w:val="00811BB8"/>
    <w:pPr>
      <w:pageBreakBefore w:val="0"/>
      <w:numPr>
        <w:ilvl w:val="1"/>
      </w:numPr>
      <w:spacing w:before="280" w:after="120"/>
      <w:ind w:left="0" w:hanging="567"/>
      <w:outlineLvl w:val="1"/>
    </w:pPr>
    <w:rPr>
      <w:sz w:val="24"/>
      <w:szCs w:val="24"/>
    </w:rPr>
  </w:style>
  <w:style w:type="paragraph" w:styleId="Kop3">
    <w:name w:val="heading 3"/>
    <w:basedOn w:val="Standaard"/>
    <w:next w:val="Standaard"/>
    <w:link w:val="Kop3Char"/>
    <w:uiPriority w:val="99"/>
    <w:qFormat/>
    <w:rsid w:val="00B64EAC"/>
    <w:pPr>
      <w:keepNext/>
      <w:keepLines/>
      <w:numPr>
        <w:ilvl w:val="2"/>
        <w:numId w:val="1"/>
      </w:numPr>
      <w:spacing w:before="360" w:after="120"/>
      <w:ind w:left="0" w:hanging="567"/>
      <w:outlineLvl w:val="2"/>
    </w:pPr>
    <w:rPr>
      <w:rFonts w:eastAsia="Times New Roman"/>
      <w:color w:val="2E74B5"/>
      <w:szCs w:val="24"/>
    </w:rPr>
  </w:style>
  <w:style w:type="paragraph" w:styleId="Kop4">
    <w:name w:val="heading 4"/>
    <w:basedOn w:val="Standaard"/>
    <w:next w:val="Standaard"/>
    <w:link w:val="Kop4Char"/>
    <w:uiPriority w:val="99"/>
    <w:rsid w:val="00143A1F"/>
    <w:pPr>
      <w:keepNext/>
      <w:keepLines/>
      <w:numPr>
        <w:ilvl w:val="3"/>
        <w:numId w:val="1"/>
      </w:numPr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Kop5">
    <w:name w:val="heading 5"/>
    <w:basedOn w:val="Standaard"/>
    <w:next w:val="Standaard"/>
    <w:link w:val="Kop5Char"/>
    <w:uiPriority w:val="99"/>
    <w:rsid w:val="00143A1F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Kop6">
    <w:name w:val="heading 6"/>
    <w:basedOn w:val="Standaard"/>
    <w:next w:val="Standaard"/>
    <w:link w:val="Kop6Char"/>
    <w:uiPriority w:val="99"/>
    <w:rsid w:val="003E6766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Kop7">
    <w:name w:val="heading 7"/>
    <w:basedOn w:val="Standaard"/>
    <w:next w:val="Standaard"/>
    <w:link w:val="Kop7Char"/>
    <w:uiPriority w:val="99"/>
    <w:rsid w:val="003E6766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Kop8">
    <w:name w:val="heading 8"/>
    <w:basedOn w:val="Standaard"/>
    <w:next w:val="Standaard"/>
    <w:link w:val="Kop8Char"/>
    <w:uiPriority w:val="99"/>
    <w:rsid w:val="003E6766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Cs w:val="21"/>
    </w:rPr>
  </w:style>
  <w:style w:type="paragraph" w:styleId="Kop9">
    <w:name w:val="heading 9"/>
    <w:basedOn w:val="Standaard"/>
    <w:next w:val="Standaard"/>
    <w:link w:val="Kop9Char"/>
    <w:uiPriority w:val="99"/>
    <w:rsid w:val="003E6766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locked/>
    <w:rsid w:val="00B64EAC"/>
    <w:rPr>
      <w:rFonts w:ascii="Corbel" w:eastAsia="Times New Roman" w:hAnsi="Corbel"/>
      <w:b/>
      <w:color w:val="2E74B5"/>
      <w:sz w:val="32"/>
      <w:szCs w:val="32"/>
      <w:lang w:val="nl-NL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811BB8"/>
    <w:rPr>
      <w:rFonts w:ascii="Corbel" w:eastAsia="Times New Roman" w:hAnsi="Corbel"/>
      <w:b/>
      <w:color w:val="2E74B5"/>
      <w:sz w:val="24"/>
      <w:szCs w:val="24"/>
      <w:lang w:val="nl-NL"/>
    </w:rPr>
  </w:style>
  <w:style w:type="character" w:customStyle="1" w:styleId="Kop3Char">
    <w:name w:val="Kop 3 Char"/>
    <w:basedOn w:val="Standaardalinea-lettertype"/>
    <w:link w:val="Kop3"/>
    <w:uiPriority w:val="99"/>
    <w:locked/>
    <w:rsid w:val="00B64EAC"/>
    <w:rPr>
      <w:rFonts w:ascii="Corbel" w:eastAsia="Times New Roman" w:hAnsi="Corbel"/>
      <w:color w:val="2E74B5"/>
      <w:sz w:val="20"/>
      <w:szCs w:val="24"/>
      <w:lang w:val="nl-NL"/>
    </w:rPr>
  </w:style>
  <w:style w:type="character" w:customStyle="1" w:styleId="Kop4Char">
    <w:name w:val="Kop 4 Char"/>
    <w:basedOn w:val="Standaardalinea-lettertype"/>
    <w:link w:val="Kop4"/>
    <w:uiPriority w:val="99"/>
    <w:locked/>
    <w:rsid w:val="00143A1F"/>
    <w:rPr>
      <w:rFonts w:ascii="Calibri Light" w:eastAsia="Times New Roman" w:hAnsi="Calibri Light"/>
      <w:i/>
      <w:iCs/>
      <w:color w:val="2E74B5"/>
      <w:sz w:val="20"/>
      <w:lang w:val="nl-NL"/>
    </w:rPr>
  </w:style>
  <w:style w:type="character" w:customStyle="1" w:styleId="Kop5Char">
    <w:name w:val="Kop 5 Char"/>
    <w:basedOn w:val="Standaardalinea-lettertype"/>
    <w:link w:val="Kop5"/>
    <w:uiPriority w:val="99"/>
    <w:locked/>
    <w:rsid w:val="00143A1F"/>
    <w:rPr>
      <w:rFonts w:ascii="Calibri Light" w:eastAsia="Times New Roman" w:hAnsi="Calibri Light"/>
      <w:color w:val="2E74B5"/>
      <w:sz w:val="20"/>
      <w:lang w:val="nl-NL"/>
    </w:rPr>
  </w:style>
  <w:style w:type="character" w:customStyle="1" w:styleId="Kop6Char">
    <w:name w:val="Kop 6 Char"/>
    <w:basedOn w:val="Standaardalinea-lettertype"/>
    <w:link w:val="Kop6"/>
    <w:uiPriority w:val="99"/>
    <w:locked/>
    <w:rsid w:val="003E6766"/>
    <w:rPr>
      <w:rFonts w:ascii="Calibri Light" w:eastAsia="Times New Roman" w:hAnsi="Calibri Light"/>
      <w:color w:val="1F4D78"/>
      <w:sz w:val="20"/>
      <w:lang w:val="nl-NL"/>
    </w:rPr>
  </w:style>
  <w:style w:type="character" w:customStyle="1" w:styleId="Kop7Char">
    <w:name w:val="Kop 7 Char"/>
    <w:basedOn w:val="Standaardalinea-lettertype"/>
    <w:link w:val="Kop7"/>
    <w:uiPriority w:val="99"/>
    <w:locked/>
    <w:rsid w:val="003E6766"/>
    <w:rPr>
      <w:rFonts w:ascii="Calibri Light" w:eastAsia="Times New Roman" w:hAnsi="Calibri Light"/>
      <w:i/>
      <w:iCs/>
      <w:color w:val="1F4D78"/>
      <w:sz w:val="20"/>
      <w:lang w:val="nl-NL"/>
    </w:rPr>
  </w:style>
  <w:style w:type="character" w:customStyle="1" w:styleId="Kop8Char">
    <w:name w:val="Kop 8 Char"/>
    <w:basedOn w:val="Standaardalinea-lettertype"/>
    <w:link w:val="Kop8"/>
    <w:uiPriority w:val="99"/>
    <w:locked/>
    <w:rsid w:val="003E6766"/>
    <w:rPr>
      <w:rFonts w:ascii="Calibri Light" w:eastAsia="Times New Roman" w:hAnsi="Calibri Light"/>
      <w:color w:val="272727"/>
      <w:sz w:val="20"/>
      <w:szCs w:val="21"/>
      <w:lang w:val="nl-NL"/>
    </w:rPr>
  </w:style>
  <w:style w:type="character" w:customStyle="1" w:styleId="Kop9Char">
    <w:name w:val="Kop 9 Char"/>
    <w:basedOn w:val="Standaardalinea-lettertype"/>
    <w:link w:val="Kop9"/>
    <w:uiPriority w:val="99"/>
    <w:locked/>
    <w:rsid w:val="003E6766"/>
    <w:rPr>
      <w:rFonts w:ascii="Calibri Light" w:eastAsia="Times New Roman" w:hAnsi="Calibri Light"/>
      <w:i/>
      <w:iCs/>
      <w:color w:val="272727"/>
      <w:sz w:val="20"/>
      <w:szCs w:val="21"/>
      <w:lang w:val="nl-NL"/>
    </w:rPr>
  </w:style>
  <w:style w:type="paragraph" w:styleId="Lijstalinea">
    <w:name w:val="List Paragraph"/>
    <w:basedOn w:val="Standaard"/>
    <w:uiPriority w:val="34"/>
    <w:qFormat/>
    <w:rsid w:val="003F4370"/>
    <w:pPr>
      <w:contextualSpacing/>
    </w:pPr>
  </w:style>
  <w:style w:type="paragraph" w:styleId="Kopvaninhoudsopgave">
    <w:name w:val="TOC Heading"/>
    <w:basedOn w:val="Kop1"/>
    <w:next w:val="Standaard"/>
    <w:uiPriority w:val="99"/>
    <w:rsid w:val="008F2014"/>
    <w:pPr>
      <w:ind w:firstLine="0"/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9A7647"/>
    <w:pPr>
      <w:spacing w:before="120" w:after="120"/>
    </w:pPr>
    <w:rPr>
      <w:rFonts w:asciiTheme="minorHAnsi" w:hAnsiTheme="minorHAnsi"/>
      <w:b/>
      <w:bCs/>
      <w:caps/>
      <w:szCs w:val="20"/>
    </w:rPr>
  </w:style>
  <w:style w:type="paragraph" w:styleId="Inhopg2">
    <w:name w:val="toc 2"/>
    <w:basedOn w:val="Standaard"/>
    <w:next w:val="Standaard"/>
    <w:autoRedefine/>
    <w:uiPriority w:val="39"/>
    <w:rsid w:val="009A7647"/>
    <w:pPr>
      <w:spacing w:after="0"/>
      <w:ind w:left="210"/>
    </w:pPr>
    <w:rPr>
      <w:rFonts w:asciiTheme="minorHAnsi" w:hAnsiTheme="minorHAnsi"/>
      <w:smallCaps/>
      <w:szCs w:val="20"/>
    </w:rPr>
  </w:style>
  <w:style w:type="character" w:styleId="Hyperlink">
    <w:name w:val="Hyperlink"/>
    <w:basedOn w:val="Standaardalinea-lettertype"/>
    <w:uiPriority w:val="99"/>
    <w:rsid w:val="003C5D76"/>
    <w:rPr>
      <w:rFonts w:ascii="Corbel" w:hAnsi="Corbel" w:cs="Times New Roman"/>
      <w:color w:val="0563C1"/>
      <w:sz w:val="20"/>
      <w:u w:val="single"/>
    </w:rPr>
  </w:style>
  <w:style w:type="paragraph" w:styleId="Koptekst">
    <w:name w:val="header"/>
    <w:basedOn w:val="Standaard"/>
    <w:link w:val="KoptekstChar"/>
    <w:uiPriority w:val="99"/>
    <w:rsid w:val="008F201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locked/>
    <w:rsid w:val="008F2014"/>
    <w:rPr>
      <w:rFonts w:cs="Times New Roman"/>
    </w:rPr>
  </w:style>
  <w:style w:type="paragraph" w:styleId="Voettekst">
    <w:name w:val="footer"/>
    <w:basedOn w:val="Standaard"/>
    <w:link w:val="VoettekstChar"/>
    <w:uiPriority w:val="99"/>
    <w:rsid w:val="001556D6"/>
    <w:pPr>
      <w:tabs>
        <w:tab w:val="center" w:pos="4536"/>
        <w:tab w:val="right" w:pos="9072"/>
      </w:tabs>
      <w:spacing w:after="0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1556D6"/>
    <w:rPr>
      <w:rFonts w:ascii="Corbel" w:hAnsi="Corbel"/>
      <w:sz w:val="16"/>
      <w:lang w:val="nl-NL"/>
    </w:rPr>
  </w:style>
  <w:style w:type="paragraph" w:styleId="Ballontekst">
    <w:name w:val="Balloon Text"/>
    <w:basedOn w:val="Standaard"/>
    <w:link w:val="BallontekstChar"/>
    <w:uiPriority w:val="99"/>
    <w:semiHidden/>
    <w:rsid w:val="00E152C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E152C3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rsid w:val="00846032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46032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846032"/>
    <w:rPr>
      <w:rFonts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84603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846032"/>
    <w:rPr>
      <w:rFonts w:cs="Times New Roman"/>
      <w:b/>
      <w:bCs/>
      <w:sz w:val="20"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rsid w:val="00027716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locked/>
    <w:rsid w:val="00075DC9"/>
    <w:rPr>
      <w:rFonts w:ascii="Times New Roman" w:hAnsi="Times New Roman" w:cs="Times New Roman"/>
      <w:sz w:val="2"/>
      <w:lang w:val="nl-NL"/>
    </w:rPr>
  </w:style>
  <w:style w:type="table" w:styleId="Tabelraster">
    <w:name w:val="Table Grid"/>
    <w:basedOn w:val="Standaardtabel"/>
    <w:locked/>
    <w:rsid w:val="005D56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10">
    <w:name w:val="KOP 1"/>
    <w:aliases w:val="zonder nummering"/>
    <w:basedOn w:val="Standaard"/>
    <w:next w:val="Standaard"/>
    <w:rsid w:val="00CB1220"/>
    <w:pPr>
      <w:keepNext/>
      <w:pageBreakBefore/>
      <w:overflowPunct w:val="0"/>
      <w:autoSpaceDE w:val="0"/>
      <w:autoSpaceDN w:val="0"/>
      <w:adjustRightInd w:val="0"/>
      <w:spacing w:after="120" w:line="360" w:lineRule="exact"/>
      <w:ind w:hanging="851"/>
      <w:textAlignment w:val="baseline"/>
    </w:pPr>
    <w:rPr>
      <w:rFonts w:ascii="Verdana" w:eastAsia="Times New Roman" w:hAnsi="Verdana" w:cs="Verdana"/>
      <w:smallCaps/>
      <w:sz w:val="22"/>
      <w:szCs w:val="24"/>
    </w:rPr>
  </w:style>
  <w:style w:type="paragraph" w:customStyle="1" w:styleId="Standaardtabeltekst">
    <w:name w:val="Standaard tabeltekst"/>
    <w:basedOn w:val="Standaard"/>
    <w:rsid w:val="00CB1220"/>
    <w:pPr>
      <w:overflowPunct w:val="0"/>
      <w:autoSpaceDE w:val="0"/>
      <w:autoSpaceDN w:val="0"/>
      <w:adjustRightInd w:val="0"/>
      <w:spacing w:after="40" w:line="240" w:lineRule="atLeast"/>
      <w:textAlignment w:val="baseline"/>
    </w:pPr>
    <w:rPr>
      <w:rFonts w:ascii="Verdana" w:eastAsia="Times New Roman" w:hAnsi="Verdana" w:cs="Verdana"/>
      <w:sz w:val="13"/>
      <w:szCs w:val="13"/>
    </w:rPr>
  </w:style>
  <w:style w:type="paragraph" w:styleId="Revisie">
    <w:name w:val="Revision"/>
    <w:hidden/>
    <w:uiPriority w:val="99"/>
    <w:semiHidden/>
    <w:rsid w:val="007F1D53"/>
    <w:rPr>
      <w:rFonts w:ascii="Corbel" w:hAnsi="Corbel"/>
      <w:sz w:val="21"/>
      <w:lang w:val="nl-NL"/>
    </w:rPr>
  </w:style>
  <w:style w:type="character" w:styleId="GevolgdeHyperlink">
    <w:name w:val="FollowedHyperlink"/>
    <w:basedOn w:val="Standaardalinea-lettertype"/>
    <w:uiPriority w:val="99"/>
    <w:semiHidden/>
    <w:unhideWhenUsed/>
    <w:locked/>
    <w:rsid w:val="00C83BB7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unhideWhenUsed/>
    <w:locked/>
    <w:rsid w:val="001556D6"/>
    <w:pPr>
      <w:spacing w:after="0"/>
    </w:pPr>
    <w:rPr>
      <w:sz w:val="16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1556D6"/>
    <w:rPr>
      <w:rFonts w:ascii="Corbel" w:hAnsi="Corbel"/>
      <w:sz w:val="16"/>
      <w:szCs w:val="20"/>
      <w:lang w:val="nl-NL"/>
    </w:rPr>
  </w:style>
  <w:style w:type="character" w:styleId="Voetnootmarkering">
    <w:name w:val="footnote reference"/>
    <w:basedOn w:val="Standaardalinea-lettertype"/>
    <w:uiPriority w:val="99"/>
    <w:unhideWhenUsed/>
    <w:locked/>
    <w:rsid w:val="00CD1C21"/>
    <w:rPr>
      <w:vertAlign w:val="superscript"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6367DA"/>
    <w:pPr>
      <w:spacing w:after="0"/>
      <w:ind w:left="420"/>
    </w:pPr>
    <w:rPr>
      <w:rFonts w:asciiTheme="minorHAnsi" w:hAnsiTheme="minorHAnsi"/>
      <w:i/>
      <w:iCs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locked/>
    <w:rsid w:val="00525BAF"/>
    <w:pPr>
      <w:spacing w:after="0"/>
      <w:ind w:left="630"/>
    </w:pPr>
    <w:rPr>
      <w:rFonts w:asciiTheme="minorHAnsi" w:hAnsi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locked/>
    <w:rsid w:val="00525BAF"/>
    <w:pPr>
      <w:spacing w:after="0"/>
      <w:ind w:left="840"/>
    </w:pPr>
    <w:rPr>
      <w:rFonts w:asciiTheme="minorHAnsi" w:hAnsi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locked/>
    <w:rsid w:val="00525BAF"/>
    <w:pPr>
      <w:spacing w:after="0"/>
      <w:ind w:left="1050"/>
    </w:pPr>
    <w:rPr>
      <w:rFonts w:asciiTheme="minorHAnsi" w:hAnsi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locked/>
    <w:rsid w:val="00525BAF"/>
    <w:pPr>
      <w:spacing w:after="0"/>
      <w:ind w:left="1260"/>
    </w:pPr>
    <w:rPr>
      <w:rFonts w:asciiTheme="minorHAnsi" w:hAnsi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locked/>
    <w:rsid w:val="00525BAF"/>
    <w:pPr>
      <w:spacing w:after="0"/>
      <w:ind w:left="1470"/>
    </w:pPr>
    <w:rPr>
      <w:rFonts w:asciiTheme="minorHAnsi" w:hAnsi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locked/>
    <w:rsid w:val="00525BAF"/>
    <w:pPr>
      <w:spacing w:after="0"/>
      <w:ind w:left="1680"/>
    </w:pPr>
    <w:rPr>
      <w:rFonts w:asciiTheme="minorHAnsi" w:hAnsiTheme="minorHAnsi"/>
      <w:sz w:val="18"/>
      <w:szCs w:val="18"/>
    </w:rPr>
  </w:style>
  <w:style w:type="paragraph" w:customStyle="1" w:styleId="Opsommingbullet">
    <w:name w:val="Opsomming bullet"/>
    <w:basedOn w:val="Standaard"/>
    <w:qFormat/>
    <w:rsid w:val="00462CF6"/>
    <w:pPr>
      <w:numPr>
        <w:numId w:val="6"/>
      </w:numPr>
      <w:spacing w:after="0" w:line="280" w:lineRule="atLeast"/>
    </w:pPr>
    <w:rPr>
      <w:rFonts w:eastAsia="Times New Roman"/>
      <w:szCs w:val="21"/>
      <w:lang w:eastAsia="nl-NL"/>
    </w:rPr>
  </w:style>
  <w:style w:type="table" w:customStyle="1" w:styleId="Tabelraster1">
    <w:name w:val="Tabelraster1"/>
    <w:basedOn w:val="Standaardtabel"/>
    <w:next w:val="Tabelraster"/>
    <w:locked/>
    <w:rsid w:val="004E6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2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8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56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96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42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112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678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1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13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8794">
      <w:marLeft w:val="0"/>
      <w:marRight w:val="0"/>
      <w:marTop w:val="0"/>
      <w:marBottom w:val="0"/>
      <w:divBdr>
        <w:top w:val="single" w:sz="6" w:space="0" w:color="535353"/>
        <w:left w:val="none" w:sz="0" w:space="0" w:color="auto"/>
        <w:bottom w:val="none" w:sz="0" w:space="0" w:color="auto"/>
        <w:right w:val="none" w:sz="0" w:space="0" w:color="auto"/>
      </w:divBdr>
      <w:divsChild>
        <w:div w:id="100913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138787">
              <w:marLeft w:val="-15"/>
              <w:marRight w:val="0"/>
              <w:marTop w:val="330"/>
              <w:marBottom w:val="270"/>
              <w:divBdr>
                <w:top w:val="single" w:sz="6" w:space="0" w:color="F2F4F5"/>
                <w:left w:val="single" w:sz="6" w:space="0" w:color="F2F4F5"/>
                <w:bottom w:val="single" w:sz="6" w:space="0" w:color="F2F4F5"/>
                <w:right w:val="single" w:sz="6" w:space="0" w:color="F2F4F5"/>
              </w:divBdr>
              <w:divsChild>
                <w:div w:id="1009138790">
                  <w:marLeft w:val="0"/>
                  <w:marRight w:val="0"/>
                  <w:marTop w:val="0"/>
                  <w:marBottom w:val="0"/>
                  <w:divBdr>
                    <w:top w:val="single" w:sz="6" w:space="0" w:color="F0F2F3"/>
                    <w:left w:val="single" w:sz="6" w:space="0" w:color="F0F2F3"/>
                    <w:bottom w:val="single" w:sz="6" w:space="0" w:color="F0F2F3"/>
                    <w:right w:val="single" w:sz="6" w:space="0" w:color="F0F2F3"/>
                  </w:divBdr>
                  <w:divsChild>
                    <w:div w:id="100913878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DEFF0"/>
                        <w:left w:val="single" w:sz="6" w:space="0" w:color="EDEFF0"/>
                        <w:bottom w:val="single" w:sz="6" w:space="0" w:color="EDEFF0"/>
                        <w:right w:val="single" w:sz="6" w:space="0" w:color="EDEFF0"/>
                      </w:divBdr>
                      <w:divsChild>
                        <w:div w:id="100913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9EBEC"/>
                            <w:left w:val="single" w:sz="6" w:space="0" w:color="E9EBEC"/>
                            <w:bottom w:val="single" w:sz="6" w:space="0" w:color="E9EBEC"/>
                            <w:right w:val="single" w:sz="6" w:space="0" w:color="E9EBEC"/>
                          </w:divBdr>
                          <w:divsChild>
                            <w:div w:id="1009138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E5E7E8"/>
                                <w:left w:val="single" w:sz="6" w:space="0" w:color="E5E7E8"/>
                                <w:bottom w:val="single" w:sz="6" w:space="0" w:color="E5E7E8"/>
                                <w:right w:val="single" w:sz="6" w:space="0" w:color="E5E7E8"/>
                              </w:divBdr>
                              <w:divsChild>
                                <w:div w:id="100913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FE1E2"/>
                                    <w:left w:val="single" w:sz="6" w:space="0" w:color="DFE1E2"/>
                                    <w:bottom w:val="single" w:sz="6" w:space="0" w:color="DFE1E2"/>
                                    <w:right w:val="single" w:sz="6" w:space="0" w:color="DFE1E2"/>
                                  </w:divBdr>
                                  <w:divsChild>
                                    <w:div w:id="1009138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8DADB"/>
                                        <w:left w:val="single" w:sz="6" w:space="0" w:color="D8DADB"/>
                                        <w:bottom w:val="single" w:sz="6" w:space="0" w:color="D8DADB"/>
                                        <w:right w:val="single" w:sz="6" w:space="0" w:color="D8DADB"/>
                                      </w:divBdr>
                                      <w:divsChild>
                                        <w:div w:id="1009138793">
                                          <w:marLeft w:val="0"/>
                                          <w:marRight w:val="0"/>
                                          <w:marTop w:val="2520"/>
                                          <w:marBottom w:val="0"/>
                                          <w:divBdr>
                                            <w:top w:val="single" w:sz="48" w:space="23" w:color="BECDC3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138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9138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9138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9138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91387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31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84601">
          <w:marLeft w:val="3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Relationship Id="rId35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ef9a62d-a7ad-40c9-b8f3-23a47dbe1d9a">XXDFZAFDN7JV-264-362</_dlc_DocId>
    <_dlc_DocIdUrl xmlns="4ef9a62d-a7ad-40c9-b8f3-23a47dbe1d9a">
      <Url>http://sharepoint.basis.lan/LM/_layouts/DocIdRedir.aspx?ID=XXDFZAFDN7JV-264-362</Url>
      <Description>XXDFZAFDN7JV-264-362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94CDB76D5C65459EA4AB314873057C" ma:contentTypeVersion="0" ma:contentTypeDescription="Een nieuw document maken." ma:contentTypeScope="" ma:versionID="b094995c4dbcad93d5e137b6f04f3680">
  <xsd:schema xmlns:xsd="http://www.w3.org/2001/XMLSchema" xmlns:xs="http://www.w3.org/2001/XMLSchema" xmlns:p="http://schemas.microsoft.com/office/2006/metadata/properties" xmlns:ns2="4ef9a62d-a7ad-40c9-b8f3-23a47dbe1d9a" targetNamespace="http://schemas.microsoft.com/office/2006/metadata/properties" ma:root="true" ma:fieldsID="1d1adcf2504a285291f92e9445b8ed73" ns2:_="">
    <xsd:import namespace="4ef9a62d-a7ad-40c9-b8f3-23a47dbe1d9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9a62d-a7ad-40c9-b8f3-23a47dbe1d9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FDD55-D4D3-4340-9518-60434C663DAD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4ef9a62d-a7ad-40c9-b8f3-23a47dbe1d9a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1D6E504-B40D-42DE-B21F-BEE0BF374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9a62d-a7ad-40c9-b8f3-23a47dbe1d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21D86-44A7-4EFD-87EF-367DE003B1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46E194-DAAB-46E7-8ABE-B3E4F997B8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CA8C2D-6086-4750-A718-9C2CD024F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3CF3FDF7.dotm</Template>
  <TotalTime>0</TotalTime>
  <Pages>1</Pages>
  <Words>150</Words>
  <Characters>888</Characters>
  <Application>Microsoft Office Word</Application>
  <DocSecurity>0</DocSecurity>
  <Lines>27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SCS-Steenbergen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Marktconsultatie optimalisatie afvalinzameling</dc:subject>
  <dc:creator>K.Steenbergen@amsterdam.nl</dc:creator>
  <cp:lastModifiedBy>Boer, Peter de</cp:lastModifiedBy>
  <cp:revision>3</cp:revision>
  <cp:lastPrinted>2017-02-15T12:26:00Z</cp:lastPrinted>
  <dcterms:created xsi:type="dcterms:W3CDTF">2017-02-15T14:30:00Z</dcterms:created>
  <dcterms:modified xsi:type="dcterms:W3CDTF">2017-02-15T14:33:00Z</dcterms:modified>
  <cp:contentStatus>Concept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0x0101007494CDB76D5C65459EA4AB314873057C</vt:lpwstr>
  </property>
  <property fmtid="{D5CDD505-2E9C-101B-9397-08002B2CF9AE}" pid="3" name="_dlc_DocIdItemGuid">
    <vt:lpwstr>d5063f3f-2f28-4dc1-981f-8044a4600967</vt:lpwstr>
  </property>
  <property fmtid="{D5CDD505-2E9C-101B-9397-08002B2CF9AE}" pid="4" name="_DocHome">
    <vt:i4>-1683011489</vt:i4>
  </property>
</Properties>
</file>